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media/image39.emf" ContentType="image/x-emf"/>
  <Override PartName="/word/media/image4.emf" ContentType="image/x-emf"/>
  <Override PartName="/word/media/image6.emf" ContentType="image/x-emf"/>
  <Override PartName="/word/media/image8.emf" ContentType="image/x-emf"/>
  <Override PartName="/word/media/image10.emf" ContentType="image/x-emf"/>
  <Override PartName="/word/media/image12.emf" ContentType="image/x-emf"/>
  <Override PartName="/word/media/image21.emf" ContentType="image/x-emf"/>
  <Override PartName="/word/media/image30.emf" ContentType="image/x-emf"/>
  <Override PartName="/word/media/image14.emf" ContentType="image/x-emf"/>
  <Override PartName="/word/media/image23.emf" ContentType="image/x-emf"/>
  <Override PartName="/word/media/image32.emf" ContentType="image/x-emf"/>
  <Override PartName="/word/media/image41.emf" ContentType="image/x-emf"/>
  <Override PartName="/word/media/image16.emf" ContentType="image/x-emf"/>
  <Override PartName="/word/media/image25.emf" ContentType="image/x-emf"/>
  <Override PartName="/word/media/image34.emf" ContentType="image/x-emf"/>
  <Override PartName="/word/media/image43.emf" ContentType="image/x-emf"/>
  <Override PartName="/word/media/image18.emf" ContentType="image/x-emf"/>
  <Override PartName="/word/media/image27.emf" ContentType="image/x-emf"/>
  <Override PartName="/word/media/image36.emf" ContentType="image/x-emf"/>
  <Override PartName="/word/media/image29.emf" ContentType="image/x-emf"/>
  <Override PartName="/word/media/image38.emf" ContentType="image/x-emf"/>
  <Override PartName="/word/media/image3.emf" ContentType="image/x-emf"/>
  <Override PartName="/word/media/image5.emf" ContentType="image/x-emf"/>
  <Override PartName="/word/media/image7.emf" ContentType="image/x-emf"/>
  <Override PartName="/word/media/image9.emf" ContentType="image/x-emf"/>
  <Override PartName="/word/media/image11.emf" ContentType="image/x-emf"/>
  <Override PartName="/word/media/image20.emf" ContentType="image/x-emf"/>
  <Override PartName="/word/media/image13.emf" ContentType="image/x-emf"/>
  <Override PartName="/word/media/image22.emf" ContentType="image/x-emf"/>
  <Override PartName="/word/media/image31.emf" ContentType="image/x-emf"/>
  <Override PartName="/word/media/image40.emf" ContentType="image/x-emf"/>
  <Override PartName="/word/media/image15.emf" ContentType="image/x-emf"/>
  <Override PartName="/word/media/image24.emf" ContentType="image/x-emf"/>
  <Override PartName="/word/media/image33.emf" ContentType="image/x-emf"/>
  <Override PartName="/word/media/image42.emf" ContentType="image/x-emf"/>
  <Override PartName="/word/media/image17.emf" ContentType="image/x-emf"/>
  <Override PartName="/word/media/image26.emf" ContentType="image/x-emf"/>
  <Override PartName="/word/media/image35.emf" ContentType="image/x-emf"/>
  <Override PartName="/word/media/image19.emf" ContentType="image/x-emf"/>
  <Override PartName="/word/media/image28.emf" ContentType="image/x-emf"/>
  <Override PartName="/word/media/image37.emf" ContentType="image/x-emf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rFonts w:ascii="Arial" w:cs="Arial" w:hAnsi="Arial"/>
        </w:rPr>
      </w:pPr>
      <w:bookmarkStart w:id="0" w:name="_Toc124919777"/>
      <w:bookmarkStart w:id="1" w:name="_Toc124840252"/>
      <w:r>
        <w:rPr>
          <w:rFonts w:ascii="Arial" w:cs="Arial" w:hAnsi="Arial"/>
        </w:rPr>
        <w:t xml:space="preserve">  </w:t>
      </w:r>
      <w:r>
        <w:pict>
          <v:rect fillcolor="#FFFFFF" strokecolor="#000000" strokeweight="3pt" style="position:absolute;width:504pt;height:728.4pt;margin-top:0pt;margin-left:-17.95pt">
            <v:textbox inset="7.2pt,3.6pt,7.2pt,3.6pt">
              <w:txbxContent>
                <w:p>
                  <w:pPr>
                    <w:pStyle w:val="style54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</w:r>
                </w:p>
                <w:p>
                  <w:pPr>
                    <w:pStyle w:val="style78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ТЕХНИКО-ЭКОНОМИЧЕСКИЙ ПАСПОРТ</w:t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bookmarkStart w:id="2" w:name="_Toc124919777"/>
      <w:bookmarkStart w:id="3" w:name="_Toc124840252"/>
      <w:bookmarkStart w:id="4" w:name="_Toc124840253"/>
      <w:bookmarkEnd w:id="2"/>
      <w:bookmarkEnd w:id="3"/>
      <w:bookmarkEnd w:id="4"/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многоквартирного дома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</w:t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Дата составления: </w:t>
      </w:r>
      <w:bookmarkStart w:id="5" w:name="crdate"/>
      <w:bookmarkEnd w:id="5"/>
      <w:r>
        <w:rPr>
          <w:u w:val="single"/>
          <w:lang w:val="ru-RU"/>
        </w:rPr>
        <w:t>12.11.2012</w:t>
      </w:r>
      <w:r>
        <w:rPr>
          <w:lang w:val="ru-RU"/>
        </w:rPr>
        <w:t xml:space="preserve">       </w:t>
      </w:r>
    </w:p>
    <w:p>
      <w:pPr>
        <w:pStyle w:val="style55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  <w:color w:val="3366FF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Район Санкт-Петербурга:</w:t>
      </w:r>
      <w:r>
        <w:rPr>
          <w:rFonts w:ascii="Arial" w:cs="Arial" w:hAnsi="Arial"/>
          <w:color w:val="3366FF"/>
          <w:sz w:val="28"/>
          <w:szCs w:val="28"/>
        </w:rPr>
        <w:t xml:space="preserve"> </w:t>
      </w:r>
      <w:bookmarkStart w:id="6" w:name="distr"/>
      <w:bookmarkEnd w:id="6"/>
      <w:r>
        <w:rPr>
          <w:rFonts w:ascii="Arial" w:cs="Arial" w:hAnsi="Arial"/>
          <w:color w:val="3366FF"/>
          <w:sz w:val="28"/>
          <w:szCs w:val="28"/>
        </w:rPr>
        <w:t>Московский район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Улица (проспект): </w:t>
      </w:r>
      <w:bookmarkStart w:id="7" w:name="street"/>
      <w:bookmarkEnd w:id="7"/>
      <w:r>
        <w:rPr>
          <w:rFonts w:ascii="Arial" w:cs="Arial" w:hAnsi="Arial"/>
          <w:sz w:val="28"/>
          <w:szCs w:val="28"/>
        </w:rPr>
        <w:t xml:space="preserve">Типанова ул.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Номер дома: </w:t>
      </w:r>
      <w:bookmarkStart w:id="8" w:name="Number"/>
      <w:bookmarkEnd w:id="8"/>
      <w:r>
        <w:rPr>
          <w:rFonts w:ascii="Arial" w:cs="Arial" w:hAnsi="Arial"/>
          <w:sz w:val="28"/>
          <w:szCs w:val="28"/>
        </w:rPr>
        <w:t xml:space="preserve">10        Корпус </w:t>
      </w:r>
      <w:bookmarkStart w:id="9" w:name="Build"/>
      <w:bookmarkEnd w:id="9"/>
      <w:r>
        <w:rPr>
          <w:rFonts w:ascii="Arial" w:cs="Arial" w:hAnsi="Arial"/>
          <w:sz w:val="28"/>
          <w:szCs w:val="28"/>
        </w:rPr>
        <w:t xml:space="preserve">       Литера </w:t>
      </w:r>
      <w:bookmarkStart w:id="10" w:name="Litera"/>
      <w:bookmarkEnd w:id="10"/>
      <w:r>
        <w:rPr>
          <w:rFonts w:ascii="Arial" w:cs="Arial" w:hAnsi="Arial"/>
          <w:sz w:val="28"/>
          <w:szCs w:val="28"/>
        </w:rPr>
        <w:t>А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Категория: </w:t>
      </w:r>
      <w:bookmarkStart w:id="11" w:name="cat"/>
      <w:bookmarkEnd w:id="11"/>
      <w:r>
        <w:rPr>
          <w:rFonts w:ascii="Arial" w:cs="Arial" w:hAnsi="Arial"/>
          <w:sz w:val="28"/>
          <w:szCs w:val="28"/>
        </w:rPr>
        <w:t>«Сталинские», постройки 1931-1956 г.г.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Инвентарный номер: </w:t>
      </w:r>
      <w:bookmarkStart w:id="12" w:name="invnum"/>
      <w:bookmarkEnd w:id="12"/>
      <w:r>
        <w:rPr>
          <w:rFonts w:ascii="Arial" w:cs="Arial" w:hAnsi="Arial"/>
          <w:sz w:val="28"/>
          <w:szCs w:val="28"/>
        </w:rPr>
        <w:t xml:space="preserve">  </w:t>
      </w:r>
    </w:p>
    <w:p>
      <w:pPr>
        <w:pStyle w:val="style0"/>
        <w:rPr>
          <w:rFonts w:ascii="Arial" w:cs="Arial" w:hAnsi="Arial"/>
          <w:sz w:val="28"/>
          <w:szCs w:val="28"/>
        </w:rPr>
      </w:pPr>
      <w:bookmarkStart w:id="13" w:name="cadnum"/>
      <w:bookmarkEnd w:id="13"/>
      <w:r>
        <w:rPr>
          <w:rFonts w:ascii="Arial" w:cs="Arial" w:hAnsi="Arial"/>
          <w:sz w:val="28"/>
          <w:szCs w:val="28"/>
        </w:rPr>
        <w:t>Кадастровый номер:</w:t>
      </w:r>
    </w:p>
    <w:p>
      <w:pPr>
        <w:pStyle w:val="style0"/>
        <w:spacing w:line="360" w:lineRule="auto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</w:r>
    </w:p>
    <w:p>
      <w:pPr>
        <w:pStyle w:val="style0"/>
        <w:spacing w:line="100" w:lineRule="atLeast"/>
        <w:jc w:val="center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  <w:t>Cанкт-Петербург</w:t>
      </w:r>
    </w:p>
    <w:p>
      <w:pPr>
        <w:pStyle w:val="style0"/>
        <w:spacing w:line="100" w:lineRule="atLeast"/>
        <w:jc w:val="center"/>
        <w:rPr/>
      </w:pPr>
      <w:r>
        <w:rPr>
          <w:rFonts w:ascii="Arial" w:cs="Arial" w:hAnsi="Arial"/>
          <w:b/>
          <w:bCs/>
          <w:color w:val="800000"/>
          <w:sz w:val="28"/>
          <w:szCs w:val="28"/>
        </w:rPr>
        <w:t>2012 г.</w:t>
      </w:r>
      <w:r>
        <w:rPr/>
        <w:t xml:space="preserve"> </w:t>
      </w:r>
    </w:p>
    <w:p>
      <w:pPr>
        <w:sectPr>
          <w:headerReference r:id="rId2" w:type="default"/>
          <w:footerReference r:id="rId3" w:type="default"/>
          <w:type w:val="nextPage"/>
          <w:pgSz w:h="16838" w:w="11906"/>
          <w:pgMar w:bottom="765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pageBreakBefore/>
        <w:rPr/>
      </w:pPr>
      <w:r>
        <w:rPr/>
      </w:r>
    </w:p>
    <w:p>
      <w:pPr>
        <w:sectPr>
          <w:headerReference r:id="rId5" w:type="default"/>
          <w:footerReference r:id="rId6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jc w:val="center"/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pPr>
      <w:r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Типанова ул. д.10 А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pict>
            <v:shape id="shape_0" style="position:absolute;margin-left:0pt;margin-top:0pt;width:460.45pt;height:345.7pt" type="shapetype_75">
              <v:fill detectmouseclick="t" r:id="rId7"/>
              <v:wrap v:type="none"/>
              <v:stroke color="#3465af" endcap="flat" joinstyle="round"/>
            </v:shape>
          </w:pict>
        </w:rPr>
      </w:pPr>
      <w:r>
        <w:rPr>
          <w:pict>
            <v:shape id="shape_0" style="position:absolute;margin-left:0pt;margin-top:0pt;width:460.45pt;height:345.7pt" type="shapetype_75">
              <v:fill detectmouseclick="t" r:id="rId7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Типанова ул. д.10 А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4" w:name="_Toc127611455"/>
      <w:bookmarkStart w:id="15" w:name="_Toc127611455"/>
      <w:r>
        <w:rPr>
          <w:rFonts w:ascii="Arial" w:cs="Arial" w:hAnsi="Arial"/>
          <w:sz w:val="28"/>
          <w:szCs w:val="28"/>
        </w:rPr>
      </w:r>
    </w:p>
    <w:p>
      <w:pPr>
        <w:pStyle w:val="style0"/>
        <w:rPr/>
      </w:pPr>
      <w:r>
        <w:rPr/>
      </w:r>
    </w:p>
    <w:tbl>
      <w:tblPr>
        <w:tblW w:type="dxa" w:w="9355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941"/>
        <w:gridCol w:w="4413"/>
      </w:tblGrid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6" w:name="_Toc127611455"/>
      <w:bookmarkEnd w:id="16"/>
      <w:r>
        <w:rPr>
          <w:rFonts w:ascii="Arial" w:cs="Arial" w:hAnsi="Arial"/>
          <w:sz w:val="28"/>
          <w:szCs w:val="28"/>
        </w:rPr>
        <w:t>СОДЕРЖАНИЕ</w:t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8" w:type="default"/>
          <w:footerReference r:id="rId9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sectPr>
          <w:type w:val="continuous"/>
          <w:pgSz w:h="16838" w:w="11906"/>
          <w:pgMar w:bottom="851" w:footer="709" w:gutter="0" w:header="709" w:left="1701" w:right="567" w:top="851"/>
          <w:formProt/>
          <w:textDirection w:val="lrTb"/>
          <w:docGrid w:charSpace="4096" w:linePitch="360" w:type="default"/>
        </w:sectPr>
        <w:pStyle w:val="style67"/>
        <w:tabs>
          <w:tab w:leader="dot" w:pos="9638" w:val="right"/>
        </w:tabs>
        <w:rPr>
          <w:rStyle w:val="style48"/>
        </w:rPr>
      </w:pPr>
      <w:r>
        <w:fldChar w:fldCharType="begin"/>
      </w:r>
      <w:r>
        <w:instrText> TOC </w:instrText>
      </w:r>
      <w:r>
        <w:fldChar w:fldCharType="separate"/>
      </w:r>
      <w:hyperlink w:anchor="__RefHeading__6187_1280314738">
        <w:r>
          <w:rPr>
            <w:rStyle w:val="style48"/>
          </w:rPr>
          <w:t>1. Общая часть</w:t>
          <w:tab/>
          <w:t>5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89_1280314738">
        <w:r>
          <w:rPr>
            <w:rStyle w:val="style48"/>
          </w:rPr>
          <w:t>2. Общие сведения о многоквартирном доме</w:t>
          <w:tab/>
          <w:t>6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91_1280314738">
        <w:r>
          <w:rPr>
            <w:rStyle w:val="style48"/>
          </w:rPr>
          <w:t>3. Экспликация земельного участка</w:t>
          <w:tab/>
          <w:t>8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93_1280314738">
        <w:r>
          <w:rPr>
            <w:rStyle w:val="style48"/>
          </w:rPr>
          <w:t>4. Инженерное оборудование *</w:t>
          <w:tab/>
          <w:t>10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95_1280314738">
        <w:r>
          <w:rPr>
            <w:rStyle w:val="style48"/>
          </w:rPr>
          <w:t>5. Специальное инженерное оборудование *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97_1280314738">
        <w:r>
          <w:rPr>
            <w:rStyle w:val="style48"/>
          </w:rPr>
          <w:t>6. Общие показатели конструктивных элементов и инженерных систем и их частей в составе общего имущества многоквартирного дома</w:t>
          <w:tab/>
          <w:t>12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199_1280314738">
        <w:r>
          <w:rPr>
            <w:rStyle w:val="style48"/>
          </w:rPr>
          <w:t>7. Энергетические характеристики многоквартирного дома</w:t>
          <w:tab/>
          <w:t>21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201_1280314738">
        <w:r>
          <w:rPr>
            <w:rStyle w:val="style48"/>
          </w:rPr>
          <w:t>8. Ведомость интегральной оценки технического состояния многоквартирного дома по адресу: Типанова ул. 10 литера А</w:t>
          <w:tab/>
          <w:t>30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6203_1280314738">
        <w:r>
          <w:rPr>
            <w:rStyle w:val="style48"/>
          </w:rPr>
          <w:t>9. Рекомендации по проведению текущего ремонта здания и капитального ремонта его отдельных элементов</w:t>
          <w:tab/>
          <w:t>32</w:t>
        </w:r>
      </w:hyperlink>
      <w:r>
        <w:fldChar w:fldCharType="end"/>
      </w:r>
    </w:p>
    <w:p>
      <w:pPr>
        <w:sectPr>
          <w:headerReference r:id="rId10" w:type="default"/>
          <w:footerReference r:id="rId11" w:type="default"/>
          <w:type w:val="nextPage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pStyle w:val="style1"/>
        <w:jc w:val="center"/>
        <w:rPr/>
      </w:pPr>
      <w:hyperlink w:anchor="_Toc340499301">
        <w:r>
          <w:rPr/>
        </w:r>
      </w:hyperlink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7" w:name="__RefHeading__6187_1280314738"/>
      <w:bookmarkStart w:id="18" w:name="_Toc340499301"/>
      <w:bookmarkStart w:id="19" w:name="_GoBack"/>
      <w:bookmarkEnd w:id="17"/>
      <w:bookmarkEnd w:id="19"/>
      <w:bookmarkEnd w:id="18"/>
      <w:r>
        <w:rPr>
          <w:rFonts w:ascii="Arial" w:cs="Arial" w:hAnsi="Arial"/>
          <w:b/>
          <w:bCs/>
          <w:color w:val="FF0000"/>
          <w:sz w:val="32"/>
          <w:szCs w:val="32"/>
        </w:rPr>
        <w:t>1. Общая часть</w:t>
      </w:r>
    </w:p>
    <w:p>
      <w:pPr>
        <w:pStyle w:val="style58"/>
        <w:jc w:val="center"/>
        <w:rPr>
          <w:rFonts w:ascii="Arial" w:cs="Arial" w:hAnsi="Arial"/>
          <w:color w:val="FF0000"/>
          <w:sz w:val="28"/>
          <w:szCs w:val="28"/>
        </w:rPr>
      </w:pPr>
      <w:r>
        <w:rPr>
          <w:rFonts w:ascii="Arial" w:cs="Arial" w:hAnsi="Arial"/>
          <w:color w:val="FF0000"/>
          <w:sz w:val="28"/>
          <w:szCs w:val="28"/>
        </w:rPr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1.1. Технико-экономический паспорт многоквартирного дома (далее ТЭП) предназначен для обеспечения собственников и нанимателей жилых помещений, собственников нежилых помещений, управляющих и обслуживающих организаций  полными и достоверными сведениями о потребительских свойствах, технических и экономических характеристиках многоквартирного дома. </w:t>
      </w:r>
    </w:p>
    <w:p>
      <w:pPr>
        <w:pStyle w:val="style63"/>
        <w:spacing w:line="360" w:lineRule="auto"/>
        <w:ind w:firstLine="708" w:left="0" w:right="0"/>
        <w:rPr>
          <w:rFonts w:ascii="Arial" w:cs="Arial" w:hAnsi="Arial"/>
        </w:rPr>
      </w:pPr>
      <w:r>
        <w:rPr>
          <w:rFonts w:ascii="Arial" w:cs="Arial" w:hAnsi="Arial"/>
        </w:rPr>
        <w:t>1.2. ТЭП многоквартирного дома содержит подробные данные о составе и объёмах (площади) конструктивных элементов и инженерных систем здания, сведения по оценке их технического состояния, полученные на основании визуальных осмотров (обследований)  домов и рекомендации по проведению текущего  ремонта здания и капитального ремонта его  отдельных  элементов.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1.3. Данные ТЭП многоквартирного дома используются в процессе управления содержанием и ремонтом  этого дома в целях: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организации надлежащей технической эксплуатации жилых зданий;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адресного планирования капитального и текущего ремонта;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расчета затрат на содержание ремонта общего имущества многоквартирного дома, в т.ч. определения потребной численности и фонда заработной платы работников управляющих и обслуживающих жилищных организаций по каждому многоквартирному дому;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для ведения лицевого счета многоквартирного дома.</w:t>
      </w:r>
    </w:p>
    <w:p>
      <w:pPr>
        <w:pStyle w:val="style50"/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1.4. Данные ТЭП многоквартирных домов в Санкт-Петербурге обобщаются в виде единой информационной базы для использования в целях  решения  технических, экономических и финансовых задач, возникающих в процессе оперативного управления жилищным фондом города.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1.5. Технико-экономический паспорт заполняется и ведется собственниками, управляющими организациями  (управляющими).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1.6.  Информация, представленная в ТЭП актуализируется дважды в год на основании материалов плановых весенних и осенних технических осмотров здания. Данные паспорта корректируются также по результатам работ текущего и капитального многоквартирного  дома, а также на основании материалов ГУ «ГУИОН». 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1.7.  Технико-экономический паспорт заполняется и ведется на основании следующих нормативных документов: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Правила оценки физического износа (ВСН 53-86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по техническому обследованию жилых зданий (ВСН 57-88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 (ВСН 58-88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Приказ Госстроя РФ № 170 от 27 сентября 2003 г. -  Правила и нормы технической эксплуатации жилищного фонда. </w:t>
      </w:r>
    </w:p>
    <w:p>
      <w:pPr>
        <w:pStyle w:val="style50"/>
        <w:pageBreakBefore/>
        <w:spacing w:line="360" w:lineRule="auto"/>
        <w:ind w:hanging="0" w:left="1416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0" w:name="__RefHeading__6189_1280314738"/>
      <w:bookmarkStart w:id="21" w:name="_Toc340499302"/>
      <w:bookmarkEnd w:id="20"/>
      <w:bookmarkEnd w:id="21"/>
      <w:r>
        <w:rPr>
          <w:rFonts w:ascii="Arial" w:cs="Arial" w:hAnsi="Arial"/>
          <w:b/>
          <w:bCs/>
          <w:color w:val="FF0000"/>
          <w:sz w:val="32"/>
          <w:szCs w:val="32"/>
        </w:rPr>
        <w:t>2. Общие сведения о многоквартирном доме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07"/>
        <w:gridCol w:w="1011"/>
        <w:gridCol w:w="331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Наименование показателя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Ед. измер.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Серия, тип проекта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1-415-1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постройки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1959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Общий строительный объем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13512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здания всего: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2177,5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жилых помещений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1874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tabs>
                <w:tab w:leader="none" w:pos="1455" w:val="left"/>
                <w:tab w:leader="none" w:pos="1546" w:val="center"/>
              </w:tabs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лестниц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этажей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проживающих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чел.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86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лицевых счетов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36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Мансарды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2" w:name="_Toc124919781"/>
      <w:bookmarkStart w:id="23" w:name="_Toc124855393"/>
      <w:bookmarkStart w:id="24" w:name="_Toc124840257"/>
      <w:bookmarkStart w:id="25" w:name="_Toc124919781"/>
      <w:bookmarkStart w:id="26" w:name="_Toc124855393"/>
      <w:bookmarkStart w:id="27" w:name="_Toc124840257"/>
      <w:bookmarkEnd w:id="25"/>
      <w:bookmarkEnd w:id="26"/>
      <w:bookmarkEnd w:id="27"/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2.1. Сведения о капитальном ремонте многоквартирного дома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2093"/>
        <w:gridCol w:w="5331"/>
        <w:gridCol w:w="2214"/>
      </w:tblGrid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Год проведения капитального ремонта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Виды работ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Источник финансирования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2006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Ремонт конструкций крыш и замена покрытий. (887 м2).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2.2. Характеристика жилых помещений и их заселения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2.2.1. Отдельные квартиры</w:t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14"/>
        <w:gridCol w:w="1140"/>
        <w:gridCol w:w="1075"/>
        <w:gridCol w:w="913"/>
        <w:gridCol w:w="911"/>
        <w:gridCol w:w="837"/>
        <w:gridCol w:w="879"/>
        <w:gridCol w:w="1005"/>
        <w:gridCol w:w="963"/>
      </w:tblGrid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Наименование показателя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2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3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4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5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6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7 </w:t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и более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ВСЕГО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14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24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58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242,7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788,6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630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1661,3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124,4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505,4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418,5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1048,3</w:t>
            </w:r>
          </w:p>
        </w:tc>
      </w:tr>
      <w:tr>
        <w:trPr>
          <w:cantSplit w:val="true"/>
        </w:trPr>
        <w:tc>
          <w:tcPr>
            <w:tcW w:type="dxa" w:w="9637"/>
            <w:gridSpan w:val="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  <w:t>2.2.2. Коммунальные квартиры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(кв.м.)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55,6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157,1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212,7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(кв.м.)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35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110,7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145,7</w:t>
            </w:r>
          </w:p>
        </w:tc>
      </w:tr>
    </w:tbl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2.2.3. Общежития</w:t>
      </w:r>
    </w:p>
    <w:p>
      <w:pPr>
        <w:pStyle w:val="style6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                                                   </w:t>
      </w:r>
      <w:r>
        <w:pict>
          <v:rect style="position:absolute;width:491.4pt;height:85.4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8" w:name="__UnoMark__747_1280314738"/>
                        <w:bookmarkEnd w:id="28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9" w:name="__UnoMark__748_1280314738"/>
                        <w:bookmarkStart w:id="30" w:name="__UnoMark__749_1280314738"/>
                        <w:bookmarkEnd w:id="29"/>
                        <w:bookmarkEnd w:id="30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31" w:name="__UnoMark__750_1280314738"/>
                        <w:bookmarkStart w:id="32" w:name="__UnoMark__751_1280314738"/>
                        <w:bookmarkEnd w:id="31"/>
                        <w:bookmarkEnd w:id="32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3" w:name="__UnoMark__752_1280314738"/>
                        <w:bookmarkStart w:id="34" w:name="__UnoMark__753_1280314738"/>
                        <w:bookmarkEnd w:id="33"/>
                        <w:bookmarkEnd w:id="34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комнат в общежитии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5" w:name="__UnoMark__754_1280314738"/>
                        <w:bookmarkStart w:id="36" w:name="__UnoMark__755_1280314738"/>
                        <w:bookmarkEnd w:id="35"/>
                        <w:bookmarkEnd w:id="36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шт.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7" w:name="__UnoMark__756_1280314738"/>
                        <w:bookmarkStart w:id="38" w:name="__UnoMark__757_1280314738"/>
                        <w:bookmarkEnd w:id="37"/>
                        <w:bookmarkEnd w:id="38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9" w:name="__UnoMark__758_1280314738"/>
                        <w:bookmarkStart w:id="40" w:name="__UnoMark__759_1280314738"/>
                        <w:bookmarkEnd w:id="39"/>
                        <w:bookmarkEnd w:id="40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1" w:name="__UnoMark__760_1280314738"/>
                        <w:bookmarkEnd w:id="41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2" w:name="__UnoMark__761_1280314738"/>
                        <w:bookmarkEnd w:id="42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3" w:name="__UnoMark__762_1280314738"/>
                        <w:bookmarkStart w:id="44" w:name="__UnoMark__763_1280314738"/>
                        <w:bookmarkEnd w:id="43"/>
                        <w:bookmarkEnd w:id="44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5" w:name="__UnoMark__764_1280314738"/>
                        <w:bookmarkStart w:id="46" w:name="__UnoMark__765_1280314738"/>
                        <w:bookmarkEnd w:id="45"/>
                        <w:bookmarkEnd w:id="46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Жилая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7" w:name="__UnoMark__766_1280314738"/>
                        <w:bookmarkEnd w:id="47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8" w:name="__UnoMark__767_1280314738"/>
                        <w:bookmarkEnd w:id="48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9" w:name="__UnoMark__768_1280314738"/>
                        <w:bookmarkEnd w:id="4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2.2.4. Прочие показатели</w:t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  <w:r>
        <w:pict>
          <v:rect style="position:absolute;width:491.4pt;height:68.7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0" w:name="__UnoMark__801_1280314738"/>
                        <w:bookmarkEnd w:id="50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1" w:name="__UnoMark__802_1280314738"/>
                        <w:bookmarkStart w:id="52" w:name="__UnoMark__803_1280314738"/>
                        <w:bookmarkEnd w:id="51"/>
                        <w:bookmarkEnd w:id="52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3" w:name="__UnoMark__804_1280314738"/>
                        <w:bookmarkStart w:id="54" w:name="__UnoMark__805_1280314738"/>
                        <w:bookmarkEnd w:id="53"/>
                        <w:bookmarkEnd w:id="54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5" w:name="__UnoMark__806_1280314738"/>
                        <w:bookmarkStart w:id="56" w:name="__UnoMark__807_1280314738"/>
                        <w:bookmarkEnd w:id="55"/>
                        <w:bookmarkEnd w:id="56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7" w:name="__UnoMark__808_1280314738"/>
                        <w:bookmarkStart w:id="58" w:name="__UnoMark__809_1280314738"/>
                        <w:bookmarkEnd w:id="57"/>
                        <w:bookmarkEnd w:id="58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ед.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9" w:name="__UnoMark__810_1280314738"/>
                        <w:bookmarkStart w:id="60" w:name="__UnoMark__811_1280314738"/>
                        <w:bookmarkEnd w:id="59"/>
                        <w:bookmarkEnd w:id="60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1" w:name="__UnoMark__812_1280314738"/>
                        <w:bookmarkStart w:id="62" w:name="__UnoMark__813_1280314738"/>
                        <w:bookmarkEnd w:id="61"/>
                        <w:bookmarkEnd w:id="62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63" w:name="__UnoMark__814_1280314738"/>
                        <w:bookmarkEnd w:id="63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64" w:name="__UnoMark__815_1280314738"/>
                        <w:bookmarkEnd w:id="64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5" w:name="__UnoMark__816_1280314738"/>
                        <w:bookmarkEnd w:id="6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2.3. Эксплуатационные показатели общего имущества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 xml:space="preserve">Уборочные площади общего имущества 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многоквартирного жилого дома (площадь, м</w:t>
      </w:r>
      <w:r>
        <w:rPr>
          <w:rFonts w:ascii="Arial" w:cs="Arial" w:hAnsi="Arial"/>
          <w:b/>
          <w:bCs/>
          <w:i/>
          <w:iCs/>
          <w:sz w:val="24"/>
          <w:szCs w:val="24"/>
          <w:vertAlign w:val="superscript"/>
        </w:rPr>
        <w:t>2</w:t>
      </w:r>
      <w:r>
        <w:rPr>
          <w:rFonts w:ascii="Arial" w:cs="Arial" w:hAnsi="Arial"/>
          <w:b/>
          <w:bCs/>
          <w:i/>
          <w:iCs/>
          <w:sz w:val="24"/>
          <w:szCs w:val="24"/>
        </w:rPr>
        <w:t>)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7"/>
        <w:gridCol w:w="432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общего имущества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278</w:t>
            </w:r>
          </w:p>
        </w:tc>
      </w:tr>
      <w:tr>
        <w:trPr>
          <w:trHeight w:hRule="atLeast" w:val="38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25,5</w:t>
            </w:r>
          </w:p>
        </w:tc>
      </w:tr>
      <w:tr>
        <w:trPr>
          <w:trHeight w:hRule="atLeast" w:val="66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офисные помещения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Красные уголки, клубы, детские комнаты, помещения консьержей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Технические помещения ( теплоцентры, водомерные узлы,электрощитовые, мусороприемные камеры и т.п.)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25,5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Придомовая территория, всего: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2816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822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класс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tabs>
                <w:tab w:leader="none" w:pos="612" w:val="center"/>
                <w:tab w:leader="none" w:pos="1200" w:val="left"/>
              </w:tabs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822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128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694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850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850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850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Без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61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Газоны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1144</w:t>
            </w:r>
          </w:p>
        </w:tc>
      </w:tr>
      <w:tr>
        <w:trPr>
          <w:cantSplit w:val="false"/>
        </w:trPr>
        <w:tc>
          <w:tcPr>
            <w:tcW w:type="dxa" w:w="9827"/>
            <w:gridSpan w:val="5"/>
            <w:tcBorders>
              <w:top w:color="00000A" w:space="0" w:sz="4" w:val="single"/>
              <w:left w:val="nil"/>
              <w:bottom w:color="00000A" w:space="0" w:sz="4" w:val="single"/>
              <w:right w:val="nil"/>
            </w:tcBorders>
            <w:shd w:fill="FFFFFF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FF0000"/>
                <w:lang w:val="en-US"/>
              </w:rPr>
            </w:r>
          </w:p>
          <w:p>
            <w:pPr>
              <w:pStyle w:val="style0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</w:pPr>
            <w:bookmarkStart w:id="66" w:name="__RefHeading__6191_1280314738"/>
            <w:bookmarkStart w:id="67" w:name="_Toc340499303"/>
            <w:bookmarkEnd w:id="66"/>
            <w:bookmarkEnd w:id="67"/>
            <w:r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  <w:t>3. Экспликация земельного участка</w:t>
            </w:r>
          </w:p>
          <w:p>
            <w:pPr>
              <w:pStyle w:val="style0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</w:rPr>
              <w:t xml:space="preserve">Территория, 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фактическому пользованию,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3465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Застроенная, всего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709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Незастроенная,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2756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Твердые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822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проезды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тротуары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val="en-US"/>
              </w:rPr>
            </w:pPr>
            <w:r>
              <w:rPr>
                <w:rFonts w:ascii="Arial" w:cs="Arial" w:hAnsi="Arial"/>
                <w:b/>
                <w:bCs/>
              </w:rPr>
              <w:t>прочие</w:t>
            </w:r>
            <w:r>
              <w:rPr>
                <w:rFonts w:ascii="Arial" w:cs="Arial" w:hAnsi="Arial"/>
                <w:b/>
                <w:bCs/>
                <w:lang w:val="en-US"/>
              </w:rPr>
              <w:t xml:space="preserve"> </w:t>
            </w:r>
          </w:p>
        </w:tc>
      </w:tr>
      <w:tr>
        <w:trPr>
          <w:trHeight w:hRule="atLeast" w:val="477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128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694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Площадки, всего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850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детские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спортивные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eastAsia="ja-JP"/>
              </w:rPr>
            </w:pPr>
            <w:r>
              <w:rPr>
                <w:rFonts w:ascii="Arial" w:cs="Arial" w:hAnsi="Arial"/>
                <w:b/>
                <w:bCs/>
                <w:lang w:eastAsia="ja-JP"/>
              </w:rPr>
              <w:t>прочие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850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</w:t>
            </w:r>
          </w:p>
        </w:tc>
      </w:tr>
      <w:tr>
        <w:trPr>
          <w:trHeight w:hRule="atLeast" w:val="732"/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Сквер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 с деревьями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Газон, цветники, и т.п.</w:t>
            </w:r>
          </w:p>
        </w:tc>
      </w:tr>
      <w:tr>
        <w:trPr>
          <w:trHeight w:hRule="atLeast" w:val="240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68" w:name="_Toc124919781"/>
      <w:bookmarkStart w:id="69" w:name="_Toc124855393"/>
      <w:bookmarkStart w:id="70" w:name="_Toc124840257"/>
      <w:bookmarkStart w:id="71" w:name="__RefHeading__6193_1280314738"/>
      <w:bookmarkStart w:id="72" w:name="_Toc340499304"/>
      <w:bookmarkStart w:id="73" w:name="_Toc124919805"/>
      <w:bookmarkStart w:id="74" w:name="_Toc124855417"/>
      <w:bookmarkStart w:id="75" w:name="_Toc124840281"/>
      <w:bookmarkEnd w:id="68"/>
      <w:bookmarkEnd w:id="69"/>
      <w:bookmarkEnd w:id="70"/>
      <w:bookmarkEnd w:id="71"/>
      <w:r>
        <w:rPr>
          <w:rFonts w:ascii="Arial" w:cs="Arial" w:hAnsi="Arial"/>
          <w:b/>
          <w:bCs/>
          <w:color w:val="FF0000"/>
          <w:sz w:val="32"/>
          <w:szCs w:val="32"/>
        </w:rPr>
        <w:t>4. Инженерное оборудование</w:t>
      </w:r>
      <w:bookmarkEnd w:id="73"/>
      <w:bookmarkEnd w:id="74"/>
      <w:bookmarkEnd w:id="75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</w:t>
      </w:r>
      <w:bookmarkEnd w:id="72"/>
      <w:r>
        <w:rPr>
          <w:color w:val="00000A"/>
          <w:spacing w:val="0"/>
          <w:sz w:val="24"/>
          <w:szCs w:val="24"/>
        </w:rPr>
        <w:t>*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76" w:name="_Toc124919806"/>
      <w:bookmarkStart w:id="77" w:name="_Toc124855418"/>
      <w:bookmarkStart w:id="78" w:name="_Toc124840282"/>
      <w:bookmarkEnd w:id="76"/>
      <w:bookmarkEnd w:id="77"/>
      <w:bookmarkEnd w:id="78"/>
      <w:r>
        <w:rPr>
          <w:rFonts w:ascii="Arial" w:cs="Arial" w:hAnsi="Arial"/>
          <w:sz w:val="28"/>
          <w:szCs w:val="28"/>
        </w:rPr>
        <w:t>4.1. Отопление</w:t>
      </w:r>
    </w:p>
    <w:p>
      <w:pPr>
        <w:pStyle w:val="style0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9" w:name="centheat"/>
            <w:bookmarkStart w:id="80" w:name="__Fieldmark__1194_1280314738"/>
            <w:bookmarkStart w:id="81" w:name="__Fieldmark__1194_1280314738"/>
            <w:bookmarkStart w:id="82" w:name="__Fieldmark__1194_1280314738"/>
            <w:bookmarkEnd w:id="82"/>
            <w:bookmarkEnd w:id="79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Автономная котельная</w:t>
            </w:r>
            <w:r>
              <w:rPr>
                <w:rFonts w:ascii="Arial" w:cs="Arial" w:hAnsi="Arial"/>
              </w:rPr>
              <w:t> </w:t>
            </w:r>
            <w:r>
              <w:rPr/>
              <w:t xml:space="preserve"> 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3" w:name="avtheat"/>
            <w:bookmarkStart w:id="84" w:name="__Fieldmark__1201_1280314738"/>
            <w:bookmarkStart w:id="85" w:name="__Fieldmark__1201_1280314738"/>
            <w:bookmarkStart w:id="86" w:name="__Fieldmark__1201_1280314738"/>
            <w:bookmarkEnd w:id="86"/>
            <w:bookmarkEnd w:id="8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Печное</w:t>
            </w:r>
            <w:r>
              <w:rPr/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7" w:name="ovenheat"/>
            <w:bookmarkStart w:id="88" w:name="__Fieldmark__1207_1280314738"/>
            <w:bookmarkStart w:id="89" w:name="__Fieldmark__1207_1280314738"/>
            <w:bookmarkStart w:id="90" w:name="__Fieldmark__1207_1280314738"/>
            <w:bookmarkEnd w:id="90"/>
            <w:bookmarkEnd w:id="87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ind w:hanging="0" w:left="0" w:right="-186"/>
        <w:contextualSpacing w:val="fals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898"/>
      </w:tblGrid>
      <w:tr>
        <w:trPr>
          <w:cantSplit w:val="false"/>
        </w:trPr>
        <w:tc>
          <w:tcPr>
            <w:tcW w:type="dxa" w:w="9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b/>
                <w:bCs/>
              </w:rPr>
            </w:pPr>
            <w:r>
              <w:rPr>
                <w:rFonts w:cs="Times New Roman"/>
              </w:rPr>
              <w:t> </w:t>
            </w:r>
            <w:r>
              <w:rPr/>
              <w:t xml:space="preserve">         </w:t>
            </w:r>
            <w:r>
              <w:rPr>
                <w:b/>
                <w:bCs/>
              </w:rPr>
              <w:t xml:space="preserve">      </w:t>
            </w:r>
            <w:r>
              <w:rPr>
                <w:rStyle w:val="style28"/>
                <w:rFonts w:ascii="Arial" w:cs="Arial" w:hAnsi="Arial"/>
                <w:b/>
                <w:bCs/>
                <w:sz w:val="28"/>
                <w:szCs w:val="28"/>
              </w:rPr>
              <w:t>4.2. Холодное водоснабжение и канализация</w:t>
            </w:r>
            <w:r>
              <w:rPr>
                <w:b/>
                <w:bCs/>
              </w:rPr>
              <w:t xml:space="preserve">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1" w:name="coldwater"/>
            <w:bookmarkStart w:id="92" w:name="__Fieldmark__1230_1280314738"/>
            <w:bookmarkStart w:id="93" w:name="__Fieldmark__1230_1280314738"/>
            <w:bookmarkStart w:id="94" w:name="__Fieldmark__1230_1280314738"/>
            <w:bookmarkEnd w:id="94"/>
            <w:bookmarkEnd w:id="91"/>
            <w:r>
              <w:rPr>
                <w:b/>
                <w:bCs/>
              </w:rPr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4.3. Горячее водоснабжение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5" w:name="hot_centr"/>
            <w:bookmarkStart w:id="96" w:name="__Fieldmark__1244_1280314738"/>
            <w:bookmarkStart w:id="97" w:name="__Fieldmark__1244_1280314738"/>
            <w:bookmarkStart w:id="98" w:name="__Fieldmark__1244_1280314738"/>
            <w:bookmarkEnd w:id="98"/>
            <w:bookmarkEnd w:id="95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От газовых колонок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9" w:name="hot_gas"/>
            <w:bookmarkStart w:id="100" w:name="__Fieldmark__1249_1280314738"/>
            <w:bookmarkStart w:id="101" w:name="__Fieldmark__1249_1280314738"/>
            <w:bookmarkStart w:id="102" w:name="__Fieldmark__1249_1280314738"/>
            <w:bookmarkEnd w:id="102"/>
            <w:bookmarkEnd w:id="99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От дровяных колонок</w:t>
            </w:r>
            <w:r>
              <w:rPr/>
              <w:t xml:space="preserve">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3" w:name="hot_wood"/>
            <w:bookmarkStart w:id="104" w:name="__Fieldmark__1255_1280314738"/>
            <w:bookmarkStart w:id="105" w:name="__Fieldmark__1255_1280314738"/>
            <w:bookmarkStart w:id="106" w:name="__Fieldmark__1255_1280314738"/>
            <w:bookmarkEnd w:id="106"/>
            <w:bookmarkEnd w:id="103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4.4. Электроснабжение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7" w:name="electra"/>
            <w:bookmarkStart w:id="108" w:name="__Fieldmark__1274_1280314738"/>
            <w:bookmarkStart w:id="109" w:name="__Fieldmark__1274_1280314738"/>
            <w:bookmarkStart w:id="110" w:name="__Fieldmark__1274_1280314738"/>
            <w:bookmarkEnd w:id="110"/>
            <w:bookmarkEnd w:id="107"/>
            <w:r>
              <w:rPr/>
            </w:r>
            <w:r>
              <w:fldChar w:fldCharType="end"/>
            </w:r>
          </w:p>
        </w:tc>
      </w:tr>
    </w:tbl>
    <w:p>
      <w:pPr>
        <w:pStyle w:val="style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4.5. Газоснабжение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1" w:name="gas_centr"/>
            <w:bookmarkStart w:id="112" w:name="__Fieldmark__1285_1280314738"/>
            <w:bookmarkStart w:id="113" w:name="__Fieldmark__1285_1280314738"/>
            <w:bookmarkStart w:id="114" w:name="__Fieldmark__1285_1280314738"/>
            <w:bookmarkEnd w:id="114"/>
            <w:bookmarkEnd w:id="111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Нецентральное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5" w:name="gas_noncentr"/>
            <w:bookmarkStart w:id="116" w:name="__Fieldmark__1290_1280314738"/>
            <w:bookmarkStart w:id="117" w:name="__Fieldmark__1290_1280314738"/>
            <w:bookmarkStart w:id="118" w:name="__Fieldmark__1290_1280314738"/>
            <w:bookmarkEnd w:id="118"/>
            <w:bookmarkEnd w:id="115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4.6. Вентиляция</w:t>
      </w:r>
    </w:p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Вентиляция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9" w:name="vents"/>
            <w:bookmarkStart w:id="120" w:name="__Fieldmark__1305_1280314738"/>
            <w:bookmarkStart w:id="121" w:name="__Fieldmark__1305_1280314738"/>
            <w:bookmarkStart w:id="122" w:name="__Fieldmark__1305_1280314738"/>
            <w:bookmarkEnd w:id="122"/>
            <w:bookmarkEnd w:id="119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>
          <w:rStyle w:val="style28"/>
          <w:rFonts w:ascii="Arial" w:cs="Arial" w:hAnsi="Arial"/>
          <w:sz w:val="28"/>
          <w:szCs w:val="28"/>
        </w:rPr>
      </w:pPr>
      <w:r>
        <w:rPr>
          <w:rStyle w:val="style28"/>
          <w:rFonts w:ascii="Arial" w:cs="Arial" w:hAnsi="Arial"/>
          <w:sz w:val="28"/>
          <w:szCs w:val="28"/>
        </w:rPr>
        <w:t xml:space="preserve">  </w:t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4.7. Водостоки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Внутренние водостоки</w:t>
            </w:r>
            <w:r>
              <w:rPr>
                <w:rFonts w:ascii="Arial" w:cs="Arial" w:hAnsi="Arial"/>
              </w:rPr>
              <w:t xml:space="preserve">   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3" w:name="intdrain"/>
            <w:bookmarkStart w:id="124" w:name="__Fieldmark__1318_1280314738"/>
            <w:bookmarkStart w:id="125" w:name="__Fieldmark__1318_1280314738"/>
            <w:bookmarkStart w:id="126" w:name="__Fieldmark__1318_1280314738"/>
            <w:bookmarkEnd w:id="126"/>
            <w:bookmarkEnd w:id="12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Наружные водостоки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7" w:name="extdrain"/>
            <w:bookmarkStart w:id="128" w:name="__Fieldmark__1323_1280314738"/>
            <w:bookmarkStart w:id="129" w:name="__Fieldmark__1323_1280314738"/>
            <w:bookmarkStart w:id="130" w:name="__Fieldmark__1323_1280314738"/>
            <w:bookmarkEnd w:id="130"/>
            <w:bookmarkEnd w:id="127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4.8. Мусоропроводы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Мусоропроводы</w:t>
            </w:r>
            <w:r>
              <w:rPr>
                <w:rFonts w:ascii="Arial" w:cs="Arial" w:hAnsi="Arial"/>
              </w:rPr>
              <w:t>   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1" w:name="litter"/>
            <w:bookmarkStart w:id="132" w:name="__Fieldmark__1339_1280314738"/>
            <w:bookmarkStart w:id="133" w:name="__Fieldmark__1339_1280314738"/>
            <w:bookmarkStart w:id="134" w:name="__Fieldmark__1339_1280314738"/>
            <w:bookmarkEnd w:id="134"/>
            <w:bookmarkEnd w:id="131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135" w:name="__RefHeading__6195_1280314738"/>
      <w:bookmarkStart w:id="136" w:name="_Toc340499305"/>
      <w:bookmarkEnd w:id="135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5. Специальное инженерное оборудование  </w:t>
      </w:r>
      <w:bookmarkEnd w:id="136"/>
      <w:r>
        <w:rPr>
          <w:color w:val="00000A"/>
          <w:spacing w:val="0"/>
          <w:sz w:val="24"/>
          <w:szCs w:val="24"/>
        </w:rPr>
        <w:t>*</w:t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Лифты, в том числе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раздвижными дверями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открывающими дверями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ПЗУ (переговорно-замочное устройство)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Кодовый замок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tabs>
          <w:tab w:leader="none" w:pos="360" w:val="left"/>
        </w:tabs>
        <w:spacing w:after="0" w:before="0" w:line="360" w:lineRule="auto"/>
        <w:ind w:hanging="0" w:left="0" w:right="-186"/>
        <w:contextualSpacing w:val="false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</w:pPr>
            <w:r>
              <w:rPr>
                <w:rStyle w:val="style28"/>
                <w:rFonts w:ascii="Arial" w:cs="Arial" w:hAnsi="Arial"/>
                <w:lang w:val="ru-RU"/>
              </w:rPr>
              <w:t>АППЗ ( система автоматической противопожарной защиты дома)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  <w:t xml:space="preserve">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7" w:name="appz"/>
            <w:bookmarkStart w:id="138" w:name="__Fieldmark__1412_1280314738"/>
            <w:bookmarkStart w:id="139" w:name="__Fieldmark__1412_1280314738"/>
            <w:bookmarkStart w:id="140" w:name="__Fieldmark__1412_1280314738"/>
            <w:bookmarkEnd w:id="140"/>
            <w:bookmarkEnd w:id="137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Объединенные диспетчерские системы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1" w:name="dsps"/>
            <w:bookmarkStart w:id="142" w:name="__Fieldmark__1419_1280314738"/>
            <w:bookmarkStart w:id="143" w:name="__Fieldmark__1419_1280314738"/>
            <w:bookmarkStart w:id="144" w:name="__Fieldmark__1419_1280314738"/>
            <w:bookmarkEnd w:id="144"/>
            <w:bookmarkEnd w:id="141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Телефон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5" w:name="phone"/>
            <w:bookmarkStart w:id="146" w:name="__Fieldmark__1424_1280314738"/>
            <w:bookmarkStart w:id="147" w:name="__Fieldmark__1424_1280314738"/>
            <w:bookmarkStart w:id="148" w:name="__Fieldmark__1424_1280314738"/>
            <w:bookmarkEnd w:id="148"/>
            <w:bookmarkEnd w:id="145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Радио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9" w:name="radio"/>
            <w:bookmarkStart w:id="150" w:name="__Fieldmark__1429_1280314738"/>
            <w:bookmarkStart w:id="151" w:name="__Fieldmark__1429_1280314738"/>
            <w:bookmarkStart w:id="152" w:name="__Fieldmark__1429_1280314738"/>
            <w:bookmarkEnd w:id="152"/>
            <w:bookmarkEnd w:id="149"/>
            <w:r>
              <w:rPr/>
            </w:r>
            <w:r>
              <w:fldChar w:fldCharType="end"/>
            </w:r>
          </w:p>
        </w:tc>
      </w:tr>
      <w:tr>
        <w:trPr>
          <w:cantSplit w:val="tru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Антенны коллективного пользования</w:t>
            </w:r>
            <w:r>
              <w:rPr/>
              <w:t> </w:t>
            </w:r>
            <w:r>
              <w:rPr>
                <w:rStyle w:val="style29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3" w:name="antenns"/>
            <w:bookmarkStart w:id="154" w:name="__Fieldmark__1436_1280314738"/>
            <w:bookmarkStart w:id="155" w:name="__Fieldmark__1436_1280314738"/>
            <w:bookmarkStart w:id="156" w:name="__Fieldmark__1436_1280314738"/>
            <w:bookmarkEnd w:id="156"/>
            <w:bookmarkEnd w:id="15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Кабельное ТВ        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7" w:name="cabel"/>
            <w:bookmarkStart w:id="158" w:name="__Fieldmark__1441_1280314738"/>
            <w:bookmarkStart w:id="159" w:name="__Fieldmark__1441_1280314738"/>
            <w:bookmarkStart w:id="160" w:name="__Fieldmark__1441_1280314738"/>
            <w:bookmarkEnd w:id="160"/>
            <w:bookmarkEnd w:id="157"/>
            <w:r>
              <w:rPr/>
            </w:r>
            <w:r>
              <w:fldChar w:fldCharType="end"/>
            </w:r>
          </w:p>
        </w:tc>
      </w:tr>
    </w:tbl>
    <w:p>
      <w:pPr>
        <w:pStyle w:val="style1"/>
        <w:spacing w:line="100" w:lineRule="atLeast"/>
        <w:jc w:val="both"/>
        <w:rPr>
          <w:color w:val="00000A"/>
          <w:spacing w:val="0"/>
          <w:sz w:val="24"/>
          <w:szCs w:val="24"/>
        </w:rPr>
      </w:pPr>
      <w:r>
        <w:rPr>
          <w:color w:val="00000A"/>
          <w:spacing w:val="0"/>
          <w:sz w:val="24"/>
          <w:szCs w:val="24"/>
        </w:rPr>
      </w:r>
    </w:p>
    <w:p>
      <w:pPr>
        <w:pStyle w:val="style0"/>
        <w:rPr>
          <w:rStyle w:val="style31"/>
          <w:b/>
          <w:bCs/>
        </w:rPr>
      </w:pPr>
      <w:r>
        <w:rPr/>
        <w:t xml:space="preserve">* - наличие вида инженерного оборудования обозначается - </w:t>
      </w:r>
      <w:r>
        <w:rPr>
          <w:rStyle w:val="style31"/>
          <w:b/>
          <w:bCs/>
        </w:rPr>
        <w:t></w:t>
      </w:r>
    </w:p>
    <w:p>
      <w:pPr>
        <w:pStyle w:val="style0"/>
        <w:rPr/>
      </w:pPr>
      <w:r>
        <w:rPr/>
        <w:t xml:space="preserve">   </w:t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61" w:name="__RefHeading__6197_1280314738"/>
      <w:bookmarkStart w:id="162" w:name="_Toc340499306"/>
      <w:bookmarkEnd w:id="161"/>
      <w:bookmarkEnd w:id="162"/>
      <w:r>
        <w:rPr>
          <w:rFonts w:ascii="Arial" w:cs="Arial" w:hAnsi="Arial"/>
          <w:b/>
          <w:bCs/>
          <w:color w:val="FF0000"/>
          <w:sz w:val="32"/>
          <w:szCs w:val="32"/>
        </w:rPr>
        <w:t>6. Общие показатели конструктивных элементов и инженерных систем и их частей в составе общего имущества многоквартирного дома</w:t>
      </w:r>
    </w:p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bookmarkStart w:id="163" w:name="_Toc127611457"/>
      <w:bookmarkStart w:id="164" w:name="_Toc124919810"/>
      <w:bookmarkStart w:id="165" w:name="_Toc124855422"/>
      <w:bookmarkStart w:id="166" w:name="_Toc124840286"/>
      <w:bookmarkStart w:id="167" w:name="_Toc127611457"/>
      <w:bookmarkStart w:id="168" w:name="_Toc124919810"/>
      <w:bookmarkStart w:id="169" w:name="_Toc124855422"/>
      <w:bookmarkStart w:id="170" w:name="_Toc124840286"/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1" w:name="_Toc127611457"/>
      <w:bookmarkStart w:id="172" w:name="_Toc124919810"/>
      <w:bookmarkStart w:id="173" w:name="_Toc124855422"/>
      <w:bookmarkStart w:id="174" w:name="_Toc124840286"/>
      <w:bookmarkEnd w:id="171"/>
      <w:bookmarkEnd w:id="172"/>
      <w:bookmarkEnd w:id="173"/>
      <w:bookmarkEnd w:id="174"/>
      <w:r>
        <w:rPr>
          <w:rFonts w:ascii="Arial" w:cs="Arial" w:hAnsi="Arial"/>
          <w:sz w:val="28"/>
          <w:szCs w:val="28"/>
        </w:rPr>
        <w:t>6.1. Фундаменты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цоколя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158,6</w:t>
            </w:r>
          </w:p>
        </w:tc>
      </w:tr>
      <w:tr>
        <w:trPr>
          <w:trHeight w:hRule="atLeast" w:val="63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отмостки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Объем фундамента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293,3</w:t>
            </w:r>
          </w:p>
        </w:tc>
      </w:tr>
    </w:tbl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6.2. Стены и перегородки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наружных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1828,2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внутренних стен и перегородок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4109,3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5" w:name="_Toc127611459"/>
      <w:bookmarkStart w:id="176" w:name="_Toc124919812"/>
      <w:bookmarkStart w:id="177" w:name="_Toc124855424"/>
      <w:bookmarkStart w:id="178" w:name="_Toc124840288"/>
      <w:bookmarkEnd w:id="175"/>
      <w:bookmarkEnd w:id="176"/>
      <w:bookmarkEnd w:id="177"/>
      <w:bookmarkEnd w:id="178"/>
      <w:r>
        <w:rPr>
          <w:rFonts w:ascii="Arial" w:cs="Arial" w:hAnsi="Arial"/>
          <w:sz w:val="28"/>
          <w:szCs w:val="28"/>
        </w:rPr>
        <w:t>6.3. Перекрытия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междуэтажных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2287,2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подвальных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627,4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чердачных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665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6.4. Полы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181,4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деревянных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плитки ПХВ на л/к 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из керамической плитки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гранитных, мраморных</w:t>
            </w:r>
            <w:r>
              <w:rPr>
                <w:rFonts w:ascii="Arial" w:cs="Arial" w:hAnsi="Arial"/>
                <w:sz w:val="24"/>
                <w:szCs w:val="24"/>
              </w:rPr>
              <w:t> 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теплоцентрах,</w:t>
            </w:r>
            <w:r>
              <w:rPr>
                <w:rFonts w:ascii="Arial" w:cs="Arial" w:hAnsi="Arial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мусоросборных камерах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приямках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машинных отделениях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79" w:name="_Toc124919815"/>
      <w:bookmarkStart w:id="180" w:name="_Toc124855427"/>
      <w:bookmarkStart w:id="181" w:name="_Toc124840291"/>
      <w:r>
        <w:rPr>
          <w:rFonts w:ascii="Arial" w:cs="Arial" w:hAnsi="Arial"/>
          <w:b/>
          <w:bCs/>
          <w:sz w:val="28"/>
          <w:szCs w:val="28"/>
        </w:rPr>
        <w:t>6.5. Проемы</w:t>
      </w:r>
      <w:bookmarkStart w:id="182" w:name="_Toc124919816"/>
      <w:bookmarkStart w:id="183" w:name="_Toc124855428"/>
      <w:bookmarkStart w:id="184" w:name="_Toc124840292"/>
      <w:bookmarkEnd w:id="179"/>
      <w:bookmarkEnd w:id="180"/>
      <w:bookmarkEnd w:id="181"/>
      <w:bookmarkEnd w:id="182"/>
      <w:bookmarkEnd w:id="183"/>
      <w:bookmarkEnd w:id="184"/>
      <w:r>
        <w:rPr>
          <w:rFonts w:ascii="Arial" w:cs="Arial" w:hAnsi="Arial"/>
          <w:b/>
          <w:bCs/>
          <w:sz w:val="28"/>
          <w:szCs w:val="28"/>
        </w:rPr>
        <w:t xml:space="preserve"> 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всего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всего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384,1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27,6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дверных проемов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т.ч., металлические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дверных проемов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в т.ч., металлические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остекления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51,9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подоконных досок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Скобяные изделия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компл.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подвальных окон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5,4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5" w:name="_Toc127611461"/>
      <w:bookmarkStart w:id="186" w:name="_Toc124919817"/>
      <w:bookmarkStart w:id="187" w:name="_Toc124855429"/>
      <w:bookmarkStart w:id="188" w:name="_Toc124840293"/>
      <w:bookmarkEnd w:id="185"/>
      <w:bookmarkEnd w:id="186"/>
      <w:bookmarkEnd w:id="187"/>
      <w:bookmarkEnd w:id="188"/>
      <w:r>
        <w:rPr>
          <w:rFonts w:ascii="Arial" w:cs="Arial" w:hAnsi="Arial"/>
          <w:sz w:val="28"/>
          <w:szCs w:val="28"/>
        </w:rPr>
        <w:t>6.6. Крыша, кровля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металлической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887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рулонных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штучных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обрешетки кровли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833,8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стропильных ног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70</w:t>
            </w:r>
          </w:p>
        </w:tc>
      </w:tr>
      <w:tr>
        <w:trPr>
          <w:trHeight w:hRule="atLeast" w:val="41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металлического открытия парапета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колпаков на вентканалах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tabs>
                <w:tab w:leader="none" w:pos="225" w:val="left"/>
              </w:tabs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62</w:t>
            </w:r>
          </w:p>
        </w:tc>
      </w:tr>
      <w:tr>
        <w:trPr>
          <w:trHeight w:hRule="atLeast" w:val="483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лазов на кровлю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выходов на чердак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продухов на чердаке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козырьков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 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козырьков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Желоба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105,2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Водосточные трубы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134,4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Свесы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105,2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стояки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лотки и отводы от здания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Защитные 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99,9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6.7. Отделка внутренняя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388,2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425,5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других поверхностей</w:t>
            </w:r>
            <w:r>
              <w:rPr>
                <w:rFonts w:ascii="Arial" w:cs="Arial" w:hAnsi="Arial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206,9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труб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79,8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оконных ограждений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2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сетки шахт лифтов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почтовых ящиков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96,6</w:t>
            </w:r>
          </w:p>
        </w:tc>
      </w:tr>
    </w:tbl>
    <w:p>
      <w:pPr>
        <w:pStyle w:val="style6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9" w:name="_Toc127611462"/>
      <w:bookmarkStart w:id="190" w:name="_Toc124919819"/>
      <w:bookmarkStart w:id="191" w:name="_Toc124855431"/>
      <w:bookmarkStart w:id="192" w:name="_Toc124840295"/>
      <w:r>
        <w:rPr>
          <w:rFonts w:ascii="Arial" w:cs="Arial" w:hAnsi="Arial"/>
          <w:sz w:val="28"/>
          <w:szCs w:val="28"/>
        </w:rPr>
        <w:t>6.8. Наружная отделка (фасады</w:t>
      </w:r>
      <w:bookmarkEnd w:id="189"/>
      <w:bookmarkEnd w:id="190"/>
      <w:bookmarkEnd w:id="191"/>
      <w:bookmarkEnd w:id="192"/>
      <w:r>
        <w:rPr>
          <w:rFonts w:ascii="Arial" w:cs="Arial" w:hAnsi="Arial"/>
          <w:sz w:val="28"/>
          <w:szCs w:val="28"/>
        </w:rPr>
        <w:t>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2221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 т.ч.: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883,7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883,7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453,6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1828,2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727,4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727,4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373,4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облицовки,</w:t>
            </w:r>
            <w:r>
              <w:rPr>
                <w:rFonts w:ascii="Arial" w:cs="Arial" w:hAnsi="Arial"/>
                <w:sz w:val="24"/>
                <w:szCs w:val="24"/>
              </w:rPr>
              <w:t xml:space="preserve"> всего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Фактурный и окрасочные слои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1828,2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727,4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727,4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373,4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Балконы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33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47,5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Эркеры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Крыльца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Металлические покрытия на выступающих частях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38,4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Парапеты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Карнизы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105,2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Пояса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Тяги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Окрытия окон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192,1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/>
      </w:pPr>
      <w:bookmarkStart w:id="193" w:name="_Toc127611463"/>
      <w:bookmarkStart w:id="194" w:name="_Toc124919820"/>
      <w:bookmarkStart w:id="195" w:name="_Toc124855432"/>
      <w:bookmarkStart w:id="196" w:name="_Toc124840296"/>
      <w:r>
        <w:rPr/>
        <w:t xml:space="preserve">   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End w:id="193"/>
      <w:bookmarkEnd w:id="194"/>
      <w:bookmarkEnd w:id="195"/>
      <w:bookmarkEnd w:id="196"/>
      <w:r>
        <w:rPr>
          <w:rFonts w:ascii="Arial" w:cs="Arial" w:hAnsi="Arial"/>
          <w:b/>
          <w:bCs/>
          <w:sz w:val="28"/>
          <w:szCs w:val="28"/>
        </w:rPr>
        <w:t>6.9. Система теплоснабжения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разводящей сети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256,4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33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подвалах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53,8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422,4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232,5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155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Запорно-регулирующая арматура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Теплоизоляция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  <w:vertAlign w:val="superscript"/>
              </w:rPr>
            </w:pPr>
            <w:r>
              <w:rPr>
                <w:rStyle w:val="style30"/>
                <w:sz w:val="24"/>
                <w:szCs w:val="24"/>
              </w:rPr>
              <w:t>м</w:t>
            </w:r>
            <w:r>
              <w:rPr>
                <w:rStyle w:val="style3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64,1</w:t>
            </w:r>
          </w:p>
        </w:tc>
      </w:tr>
      <w:tr>
        <w:trPr>
          <w:trHeight w:hRule="atLeast" w:val="53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Калориферы стальные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Конвекторы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Задвижки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Вентили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Трехходовые краны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Элеваторы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Короба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теплоцентров</w:t>
            </w:r>
            <w:r>
              <w:rPr>
                <w:rFonts w:cs="Times New Roman"/>
                <w:sz w:val="24"/>
                <w:szCs w:val="24"/>
              </w:rPr>
              <w:t>  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style29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</w:t>
            </w:r>
          </w:p>
        </w:tc>
      </w:tr>
    </w:tbl>
    <w:p>
      <w:pPr>
        <w:pStyle w:val="style6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sz w:val="28"/>
          <w:szCs w:val="28"/>
        </w:rPr>
        <w:t xml:space="preserve">  </w:t>
      </w:r>
      <w:r>
        <w:rPr>
          <w:rFonts w:cs="Times New Roman"/>
          <w:b/>
          <w:bCs/>
          <w:sz w:val="28"/>
          <w:szCs w:val="28"/>
        </w:rPr>
        <w:t> 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97" w:name="_Toc127611464"/>
      <w:bookmarkStart w:id="198" w:name="_Toc124919821"/>
      <w:bookmarkStart w:id="199" w:name="_Toc124855433"/>
      <w:bookmarkStart w:id="200" w:name="_Toc124840297"/>
      <w:r>
        <w:rPr>
          <w:rFonts w:ascii="Arial" w:cs="Arial" w:hAnsi="Arial"/>
          <w:sz w:val="28"/>
          <w:szCs w:val="28"/>
        </w:rPr>
        <w:t>6.10. Система водоснабжения</w:t>
      </w:r>
      <w:bookmarkEnd w:id="198"/>
      <w:bookmarkEnd w:id="199"/>
      <w:bookmarkEnd w:id="200"/>
      <w:bookmarkEnd w:id="197"/>
      <w:r>
        <w:rPr>
          <w:rFonts w:ascii="Arial" w:cs="Arial" w:hAnsi="Arial"/>
          <w:sz w:val="28"/>
          <w:szCs w:val="28"/>
        </w:rPr>
        <w:t xml:space="preserve"> и канализации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1" w:name="_Toc124919822"/>
      <w:bookmarkStart w:id="202" w:name="_Toc124855434"/>
      <w:bookmarkStart w:id="203" w:name="_Toc124840298"/>
      <w:bookmarkEnd w:id="201"/>
      <w:bookmarkEnd w:id="202"/>
      <w:bookmarkEnd w:id="203"/>
      <w:r>
        <w:rPr>
          <w:rFonts w:ascii="Arial" w:cs="Arial" w:hAnsi="Arial"/>
          <w:i/>
          <w:iCs/>
          <w:sz w:val="24"/>
          <w:szCs w:val="24"/>
        </w:rPr>
        <w:t>6.10.1. Холодное водоснабжение (ХВС)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68,8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137,7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201,5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Вентили латунные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водомерных узлов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4" w:name="_Toc124919823"/>
      <w:bookmarkStart w:id="205" w:name="_Toc124855435"/>
      <w:bookmarkStart w:id="206" w:name="_Toc124840299"/>
      <w:bookmarkStart w:id="207" w:name="_Toc124919824"/>
      <w:bookmarkStart w:id="208" w:name="_Toc124855436"/>
      <w:bookmarkStart w:id="209" w:name="_Toc124840300"/>
      <w:bookmarkEnd w:id="207"/>
      <w:bookmarkEnd w:id="208"/>
      <w:bookmarkEnd w:id="209"/>
      <w:r>
        <w:rPr>
          <w:rFonts w:ascii="Arial" w:cs="Arial" w:hAnsi="Arial"/>
          <w:i/>
          <w:iCs/>
          <w:sz w:val="24"/>
          <w:szCs w:val="24"/>
        </w:rPr>
        <w:t>6.10.2. Канализация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42,8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164,7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крышек ревизий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</w:t>
            </w:r>
          </w:p>
        </w:tc>
      </w:tr>
    </w:tbl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r>
        <w:rPr>
          <w:rFonts w:ascii="Arial" w:cs="Arial" w:hAnsi="Arial"/>
          <w:i/>
          <w:iCs/>
          <w:sz w:val="24"/>
          <w:szCs w:val="24"/>
        </w:rPr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10" w:name="_Toc124919823"/>
      <w:bookmarkStart w:id="211" w:name="_Toc124855435"/>
      <w:bookmarkStart w:id="212" w:name="_Toc124840299"/>
      <w:bookmarkEnd w:id="210"/>
      <w:bookmarkEnd w:id="211"/>
      <w:bookmarkEnd w:id="212"/>
      <w:r>
        <w:rPr>
          <w:rFonts w:ascii="Arial" w:cs="Arial" w:hAnsi="Arial"/>
          <w:i/>
          <w:iCs/>
          <w:sz w:val="24"/>
          <w:szCs w:val="24"/>
        </w:rPr>
        <w:t>6.10.3. Горячее водоснабжение (ГВС)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задвижек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6.11. Система электроснабжения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3"/>
        <w:gridCol w:w="2247"/>
        <w:gridCol w:w="1828"/>
      </w:tblGrid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групповых щитков в подвале и на л/к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силовых щитов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коммунального освещения </w:t>
            </w:r>
            <w:r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128,2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 двухтарифных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номерных знаков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4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выключателей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13" w:name="_Toc124919826"/>
      <w:bookmarkStart w:id="214" w:name="_Toc124855438"/>
      <w:bookmarkStart w:id="215" w:name="_Toc124840302"/>
      <w:bookmarkEnd w:id="213"/>
      <w:bookmarkEnd w:id="214"/>
      <w:bookmarkEnd w:id="215"/>
      <w:r>
        <w:rPr>
          <w:rFonts w:ascii="Arial" w:cs="Arial" w:hAnsi="Arial"/>
          <w:sz w:val="28"/>
          <w:szCs w:val="28"/>
        </w:rPr>
        <w:t>6.12. Помещения специального назначения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убежищ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510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металлических дверей в убежища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6.13. Лифтовое оборудование</w:t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ввода лифтов в эксплуатацию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реконструкции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модернизации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6.14. Мусоропроводы</w:t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0"/>
        <w:gridCol w:w="2247"/>
        <w:gridCol w:w="1841"/>
      </w:tblGrid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стволов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приемо-загрузочных клапанов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Площадь мусороприемных камер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 Благоустройство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Асфальтобетонные покрытия, всего: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822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внутридворовые проезды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128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тротуары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694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Покрытия замощенные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лестничных указателей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скамеек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Ограждения газонов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6.15.1. Детское оборудование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Бумы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Домики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Качели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Песочницы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Скамейки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Шведские стенки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Ограждение газонов</w:t>
            </w:r>
            <w:r>
              <w:rPr>
                <w:rFonts w:ascii="Arial" w:cs="Arial" w:hAnsi="Arial"/>
                <w:sz w:val="24"/>
                <w:szCs w:val="24"/>
              </w:rPr>
              <w:t xml:space="preserve"> детских площадок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bookmarkStart w:id="216" w:name="_Toc124919829"/>
      <w:bookmarkStart w:id="217" w:name="_Toc124855441"/>
      <w:bookmarkStart w:id="218" w:name="_Toc124840305"/>
      <w:bookmarkEnd w:id="216"/>
      <w:bookmarkEnd w:id="217"/>
      <w:bookmarkEnd w:id="218"/>
      <w:r>
        <w:rPr>
          <w:rFonts w:ascii="Arial" w:cs="Arial" w:hAnsi="Arial"/>
          <w:b/>
          <w:bCs/>
          <w:sz w:val="28"/>
          <w:szCs w:val="28"/>
        </w:rPr>
        <w:t>6.16. Стоимостные характеристики</w:t>
      </w:r>
    </w:p>
    <w:p>
      <w:pPr>
        <w:pStyle w:val="style60"/>
        <w:spacing w:after="0" w:before="0"/>
        <w:contextualSpacing w:val="false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Балансовая восстановительная стоимость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руб.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17934853,12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19" w:name="__RefHeading__6199_1280314738"/>
      <w:bookmarkStart w:id="220" w:name="_Toc340499307"/>
      <w:bookmarkStart w:id="221" w:name="_Toc127611465"/>
      <w:bookmarkStart w:id="222" w:name="_Toc124919830"/>
      <w:bookmarkStart w:id="223" w:name="_Toc124855442"/>
      <w:bookmarkStart w:id="224" w:name="_Toc124840306"/>
      <w:bookmarkEnd w:id="219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7. </w:t>
      </w:r>
      <w:bookmarkEnd w:id="221"/>
      <w:bookmarkEnd w:id="222"/>
      <w:bookmarkEnd w:id="223"/>
      <w:bookmarkEnd w:id="224"/>
      <w:bookmarkEnd w:id="220"/>
      <w:r>
        <w:rPr>
          <w:rFonts w:ascii="Arial" w:cs="Arial" w:hAnsi="Arial"/>
          <w:b/>
          <w:bCs/>
          <w:color w:val="FF0000"/>
          <w:sz w:val="32"/>
          <w:szCs w:val="32"/>
        </w:rPr>
        <w:t>Энергетические характеристики многоквартирного дома</w:t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7.1. Температурные условия</w:t>
      </w:r>
    </w:p>
    <w:p>
      <w:pPr>
        <w:pStyle w:val="style0"/>
        <w:rPr/>
      </w:pPr>
      <w:r>
        <w:rPr/>
      </w:r>
    </w:p>
    <w:tbl>
      <w:tblPr>
        <w:jc w:val="left"/>
        <w:tblInd w:type="dxa" w:w="2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540"/>
        <w:gridCol w:w="3285"/>
        <w:gridCol w:w="1843"/>
        <w:gridCol w:w="1564"/>
        <w:gridCol w:w="1806"/>
      </w:tblGrid>
      <w:tr>
        <w:trPr>
          <w:trHeight w:hRule="atLeast" w:val="869"/>
          <w:cantSplit w:val="tru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Обозначение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ind w:hanging="0" w:left="57" w:right="57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Единица</w:t>
            </w:r>
          </w:p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измерения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Величина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внутри квартир (помещений)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71450" cy="247650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71450" cy="247650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09550" cy="228600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9550" cy="228600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-26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-1,8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°С∙сут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4356</w:t>
            </w:r>
          </w:p>
        </w:tc>
      </w:tr>
    </w:tbl>
    <w:p>
      <w:pPr>
        <w:pStyle w:val="style1"/>
        <w:jc w:val="center"/>
        <w:rPr>
          <w:rFonts w:ascii="Arial" w:cs="Arial" w:hAnsi="Arial"/>
          <w:sz w:val="20"/>
          <w:szCs w:val="20"/>
          <w:lang w:val="en-US"/>
        </w:rPr>
      </w:pPr>
      <w:bookmarkStart w:id="225" w:name="_Toc127611466"/>
      <w:bookmarkStart w:id="226" w:name="_Toc124919836"/>
      <w:bookmarkStart w:id="227" w:name="_Toc124855448"/>
      <w:bookmarkStart w:id="228" w:name="_Toc124840312"/>
      <w:bookmarkStart w:id="229" w:name="_Toc127611466"/>
      <w:bookmarkStart w:id="230" w:name="_Toc124919836"/>
      <w:bookmarkStart w:id="231" w:name="_Toc124855448"/>
      <w:bookmarkStart w:id="232" w:name="_Toc124840312"/>
      <w:r>
        <w:rPr>
          <w:rFonts w:ascii="Arial" w:cs="Arial" w:hAnsi="Arial"/>
          <w:sz w:val="20"/>
          <w:szCs w:val="20"/>
          <w:lang w:val="en-US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bookmarkStart w:id="233" w:name="prim"/>
      <w:bookmarkEnd w:id="233"/>
      <w:r>
        <w:rPr>
          <w:rFonts w:ascii="Arial" w:cs="Arial" w:hAnsi="Arial"/>
          <w:b/>
          <w:bCs/>
        </w:rPr>
        <w:t>7.2. Энергопотребление здания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638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5"/>
        <w:gridCol w:w="3029"/>
        <w:gridCol w:w="1613"/>
        <w:gridCol w:w="1333"/>
        <w:gridCol w:w="1586"/>
        <w:gridCol w:w="1651"/>
      </w:tblGrid>
      <w:tr>
        <w:trPr>
          <w:trHeight w:hRule="atLeast" w:val="1730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58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 xml:space="preserve">потребление </w:t>
              <w:br/>
              <w:t>в базовом году *)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165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потребление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58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65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энергия, в т.ч.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574,35569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418,47066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574,35569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418,47066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энергия, в т.ч.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6,192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0,01792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общедомовое освещение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6,192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0,01792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лифтовое оборудование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11,4552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6,952</w:t>
            </w:r>
          </w:p>
        </w:tc>
      </w:tr>
    </w:tbl>
    <w:p>
      <w:pPr>
        <w:pStyle w:val="style60"/>
        <w:spacing w:after="0" w:before="0"/>
        <w:contextualSpacing w:val="false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За базовый год следует считать год, предшествующий заполнению.</w:t>
      </w:r>
    </w:p>
    <w:p>
      <w:pPr>
        <w:pStyle w:val="style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7.3. Удельные расходы энергоносителей *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80"/>
        <w:gridCol w:w="2711"/>
        <w:gridCol w:w="1630"/>
        <w:gridCol w:w="1346"/>
        <w:gridCol w:w="1471"/>
        <w:gridCol w:w="1613"/>
      </w:tblGrid>
      <w:tr>
        <w:trPr>
          <w:trHeight w:hRule="atLeast" w:val="1865"/>
          <w:cantSplit w:val="false"/>
        </w:trPr>
        <w:tc>
          <w:tcPr>
            <w:tcW w:type="dxa" w:w="48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71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47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vertAlign w:val="superscript"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 xml:space="preserve">Фактический </w:t>
            </w:r>
            <w:r>
              <w:rPr>
                <w:rStyle w:val="style28"/>
                <w:rFonts w:ascii="Arial" w:cs="Arial" w:hAnsi="Arial"/>
              </w:rPr>
              <w:br/>
            </w:r>
            <w:r>
              <w:rPr>
                <w:rStyle w:val="style28"/>
                <w:rFonts w:ascii="Arial" w:cs="Arial" w:hAnsi="Arial"/>
                <w:b/>
                <w:bCs/>
              </w:rPr>
              <w:t>в базовом году</w:t>
            </w:r>
            <w:r>
              <w:rPr>
                <w:rFonts w:ascii="Arial" w:cs="Arial" w:hAnsi="Arial"/>
              </w:rPr>
              <w:t xml:space="preserve"> </w:t>
            </w:r>
            <w:r>
              <w:rPr>
                <w:rFonts w:ascii="Arial" w:cs="Arial" w:hAnsi="Arial"/>
                <w:vertAlign w:val="superscript"/>
              </w:rPr>
              <w:t>1)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Нормативный</w:t>
            </w:r>
          </w:p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удельный расход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8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271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47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6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1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на отопление и вентиляцию </w:t>
              <w:br/>
              <w:t>за отопительный период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drawing>
                  <wp:inline distB="0" distL="0" distR="0" distT="0">
                    <wp:extent cx="323850" cy="228600"/>
                    <wp:effectExtent b="0" l="0" r="0" t="0"/>
                    <wp:docPr descr="" id="1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2385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(факт)</w:t>
              <w:br/>
            </w:r>
            <w:r>
              <w:rPr>
                <w:rStyle w:val="style28"/>
                <w:rFonts w:ascii="Arial" w:cs="Arial" w:hAnsi="Arial"/>
                <w:sz w:val="24"/>
                <w:szCs w:val="24"/>
                <w:drawing>
                  <wp:inline distB="0" distL="0" distR="0" distT="0">
                    <wp:extent cx="314325" cy="228600"/>
                    <wp:effectExtent b="0" l="0" r="0" t="0"/>
                    <wp:docPr descr="" id="1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(расч)</w:t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263,7684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192,17941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1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0,00284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0,00823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28600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0,00526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3,19265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br/>
              <w:t>(кг у.т./м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)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263,77124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192,18764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6 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47650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47650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9,75828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7,1098</w:t>
            </w:r>
          </w:p>
        </w:tc>
      </w:tr>
    </w:tbl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Удельные расходы определяются на 1 м</w:t>
      </w:r>
      <w:r>
        <w:rPr>
          <w:rFonts w:ascii="Arial" w:cs="Arial" w:hAnsi="Arial"/>
          <w:vertAlign w:val="superscript"/>
        </w:rPr>
        <w:t>2</w:t>
      </w:r>
      <w:r>
        <w:rPr>
          <w:rFonts w:ascii="Arial" w:cs="Arial" w:hAnsi="Arial"/>
        </w:rPr>
        <w:t xml:space="preserve"> общей площади квартир или полезной площади общественных зданий.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ab/>
        <w:t>При расчёте удельных расходов расходы энергоносителей принимаются без учёта арендаторов.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1)</w:t>
        <w:tab/>
      </w:r>
      <w:r>
        <w:rPr>
          <w:rFonts w:ascii="Arial" w:cs="Arial" w:hAnsi="Arial"/>
        </w:rPr>
        <w:t>За базовый год следует считать год, предшествующий обследованию.</w:t>
      </w:r>
    </w:p>
    <w:p>
      <w:pPr>
        <w:pStyle w:val="style7"/>
        <w:jc w:val="center"/>
        <w:rPr>
          <w:b/>
          <w:bCs/>
        </w:rPr>
      </w:pPr>
      <w:r>
        <w:rPr>
          <w:b/>
          <w:bCs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7.4. Характеристики максимального энергопотребления здания</w:t>
      </w:r>
    </w:p>
    <w:p>
      <w:pPr>
        <w:pStyle w:val="style0"/>
        <w:rPr/>
      </w:pPr>
      <w:r>
        <w:rPr/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9"/>
        <w:gridCol w:w="2620"/>
        <w:gridCol w:w="1629"/>
        <w:gridCol w:w="1346"/>
        <w:gridCol w:w="3227"/>
      </w:tblGrid>
      <w:tr>
        <w:trPr>
          <w:trHeight w:hRule="atLeast" w:val="253"/>
          <w:cantSplit w:val="false"/>
        </w:trPr>
        <w:tc>
          <w:tcPr>
            <w:tcW w:type="dxa" w:w="4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620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3227"/>
            <w:gridSpan w:val="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Значение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4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620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</w:tc>
        <w:tc>
          <w:tcPr>
            <w:tcW w:type="dxa" w:w="16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6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16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Установленная мощность систем инженерного оборудования: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0,10878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0,07926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0,10878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0,07926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314325" cy="228600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314325" cy="228600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принудительная 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28600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воздушно тепловые завесы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Электрическая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1,04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общедомовое освещение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1,04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лифтовое оборудование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прочее (насосы систем отопления, водоснабжения, др.)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Среднечасовой за отопительный период расход тепла на ГВС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(Гкал/ч)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Средние суточные расходы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природного газа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холодной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31,38411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19,04658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28600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электроэнергии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28600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16,96438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0,0491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4*)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Удельный максимальный часовой расход тепловой энергии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49,95614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36,39762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вентиляцию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28600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28600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28600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9,75828</w:t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7,1098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/>
      </w:pPr>
      <w:r>
        <w:rPr>
          <w:vertAlign w:val="superscript"/>
        </w:rPr>
        <w:t>*)</w:t>
      </w:r>
      <w:r>
        <w:rPr/>
        <w:tab/>
        <w:t>Удельный расход определяется на 1 м</w:t>
      </w:r>
      <w:r>
        <w:rPr>
          <w:vertAlign w:val="superscript"/>
        </w:rPr>
        <w:t>2</w:t>
      </w:r>
      <w:r>
        <w:rPr/>
        <w:t xml:space="preserve"> общей площади квартир.</w:t>
      </w:r>
    </w:p>
    <w:p>
      <w:pPr>
        <w:pStyle w:val="style0"/>
        <w:widowControl w:val="false"/>
        <w:tabs>
          <w:tab w:leader="none" w:pos="540" w:val="left"/>
        </w:tabs>
        <w:ind w:hanging="539" w:left="539" w:right="0"/>
        <w:jc w:val="both"/>
        <w:rPr/>
      </w:pPr>
      <w:r>
        <w:rPr/>
        <w:tab/>
        <w:t xml:space="preserve">При расчёте удельных расходов расходы энергоносителей принимаются без учёта арендаторов. </w:t>
      </w:r>
    </w:p>
    <w:p>
      <w:pPr>
        <w:pStyle w:val="style0"/>
        <w:jc w:val="right"/>
        <w:rPr>
          <w:u w:val="single"/>
        </w:rPr>
      </w:pPr>
      <w:r>
        <w:rPr>
          <w:u w:val="single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7.5. Состояние приборного учета в здании</w:t>
      </w:r>
    </w:p>
    <w:p>
      <w:pPr>
        <w:pStyle w:val="style0"/>
        <w:rPr/>
      </w:pPr>
      <w:r>
        <w:rPr/>
      </w:r>
    </w:p>
    <w:tbl>
      <w:tblPr>
        <w:tblW w:type="dxa" w:w="9541"/>
        <w:jc w:val="center"/>
        <w:tblInd w:type="dxa" w:w="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38"/>
        <w:gridCol w:w="2737"/>
        <w:gridCol w:w="1347"/>
        <w:gridCol w:w="1518"/>
        <w:gridCol w:w="1347"/>
        <w:gridCol w:w="2153"/>
      </w:tblGrid>
      <w:tr>
        <w:trPr>
          <w:trHeight w:hRule="atLeast" w:val="863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п/п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Тип (марка) прибора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приборов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Балансодержатель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прибора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Электроэнергия,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освещение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СОЭ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ООО "ЖКС№1 Московского р-на"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силовая нагрузка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2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Тепловая 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СПТ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ООО "ЖКС№1 Московского р-на"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ГВС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отопление и вентиляция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3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Вода холодная 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ВМХ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ГУП "Водоканал"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4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Водоотведение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5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Природный газ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-</w:t>
            </w:r>
          </w:p>
        </w:tc>
      </w:tr>
    </w:tbl>
    <w:p>
      <w:pPr>
        <w:pStyle w:val="style1"/>
        <w:pageBreakBefore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34" w:name="_Toc127611466"/>
      <w:bookmarkStart w:id="235" w:name="_Toc124919836"/>
      <w:bookmarkStart w:id="236" w:name="_Toc124855448"/>
      <w:bookmarkStart w:id="237" w:name="_Toc124840312"/>
      <w:bookmarkStart w:id="238" w:name="__RefHeading__6201_1280314738"/>
      <w:bookmarkStart w:id="239" w:name="_Toc340499308"/>
      <w:bookmarkStart w:id="240" w:name="numD"/>
      <w:bookmarkEnd w:id="238"/>
      <w:bookmarkEnd w:id="240"/>
      <w:r>
        <w:rPr>
          <w:rFonts w:ascii="Arial" w:cs="Arial" w:hAnsi="Arial"/>
          <w:b/>
          <w:bCs/>
          <w:color w:val="FF0000"/>
          <w:sz w:val="32"/>
          <w:szCs w:val="32"/>
        </w:rPr>
        <w:t>8. Ведомость интегральной оценки технического состояния</w:t>
      </w:r>
      <w:bookmarkStart w:id="241" w:name="_Toc127611467"/>
      <w:bookmarkEnd w:id="234"/>
      <w:bookmarkEnd w:id="235"/>
      <w:bookmarkEnd w:id="236"/>
      <w:bookmarkEnd w:id="237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многоквартирного дома</w:t>
      </w:r>
      <w:bookmarkEnd w:id="241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по адресу: </w:t>
      </w:r>
      <w:bookmarkStart w:id="242" w:name="defadr"/>
      <w:bookmarkEnd w:id="242"/>
      <w:bookmarkEnd w:id="239"/>
      <w:r>
        <w:rPr>
          <w:rFonts w:ascii="Arial" w:cs="Arial" w:hAnsi="Arial"/>
          <w:b/>
          <w:bCs/>
          <w:color w:val="FF0000"/>
          <w:sz w:val="32"/>
          <w:szCs w:val="32"/>
        </w:rPr>
        <w:t>Типанова ул. 10 литера А</w:t>
      </w:r>
    </w:p>
    <w:p>
      <w:pPr>
        <w:pStyle w:val="style0"/>
        <w:jc w:val="center"/>
        <w:rPr>
          <w:rStyle w:val="style32"/>
          <w:rFonts w:ascii="Arial" w:cs="Arial" w:hAnsi="Arial"/>
          <w:color w:val="000000"/>
          <w:sz w:val="20"/>
          <w:szCs w:val="20"/>
        </w:rPr>
      </w:pPr>
      <w:r>
        <w:rPr>
          <w:rStyle w:val="style32"/>
          <w:rFonts w:ascii="Arial" w:cs="Arial" w:hAnsi="Arial"/>
          <w:color w:val="000000"/>
          <w:sz w:val="20"/>
          <w:szCs w:val="20"/>
        </w:rPr>
        <w:t>(составляется на основании визуального обследования многоквартирного дома)</w:t>
      </w:r>
    </w:p>
    <w:p>
      <w:pPr>
        <w:pStyle w:val="style0"/>
        <w:rPr/>
      </w:pPr>
      <w:r>
        <w:rPr/>
      </w:r>
    </w:p>
    <w:tbl>
      <w:tblPr>
        <w:tblW w:type="dxa" w:w="9445"/>
        <w:jc w:val="left"/>
        <w:tblInd w:type="dxa" w:w="2"/>
        <w:tblBorders>
          <w:top w:color="000001" w:space="0" w:sz="6" w:val="single"/>
          <w:left w:color="000001" w:space="0" w:sz="6" w:val="single"/>
          <w:bottom w:color="000001" w:space="0" w:sz="6" w:val="single"/>
          <w:insideH w:color="000001" w:space="0" w:sz="6" w:val="single"/>
          <w:right w:color="000001" w:space="0" w:sz="6" w:val="single"/>
          <w:insideV w:color="000001" w:space="0" w:sz="6" w:val="single"/>
        </w:tblBorders>
        <w:tblCellMar>
          <w:top w:type="dxa" w:w="0"/>
          <w:left w:type="dxa" w:w="107"/>
          <w:bottom w:type="dxa" w:w="0"/>
          <w:right w:type="dxa" w:w="108"/>
        </w:tblCellMar>
      </w:tblPr>
      <w:tblGrid>
        <w:gridCol w:w="876"/>
        <w:gridCol w:w="1750"/>
        <w:gridCol w:w="2097"/>
        <w:gridCol w:w="2098"/>
        <w:gridCol w:w="879"/>
        <w:gridCol w:w="897"/>
        <w:gridCol w:w="847"/>
      </w:tblGrid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№ </w:t>
            </w:r>
            <w:r>
              <w:rPr>
                <w:rFonts w:ascii="Arial" w:cs="Arial" w:hAnsi="Arial"/>
                <w:sz w:val="20"/>
                <w:szCs w:val="20"/>
              </w:rPr>
              <w:t>п\п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Описание конструктивных элементов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Техническое состояние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Удельный вес констр. элемента  коэф., %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износ,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 </w:t>
            </w:r>
            <w:r>
              <w:rPr>
                <w:rFonts w:ascii="Arial" w:cs="Arial" w:hAnsi="Arial"/>
                <w:sz w:val="20"/>
                <w:szCs w:val="20"/>
              </w:rPr>
              <w:t>%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 с учетом  уд.веса конструктивных элементов (гр.5 * гр.6/ 100).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7.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Фундаменты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Ленточные бетонные и железобетонные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Небольшие трещины под окнами первого этажа.,  трещины в швах между блоками,  следы увлажнения стен подвала., следы увлажнения цоколя.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35,705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2,142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Стены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Каменные обыкновенные (кирпичные при толщине 2,5-3,5 кирпича)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Отдельные  трещины,  выбоины местами,  одиночные выбоины плит в углах здания.  * Крупноблочные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38,008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6,841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Перегородки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Шлакобетонные, бетонные, кирпичные оштукатуренные, Гипсовые, гипсоволокнистые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Редкие сколы,  единичные глубокие трещины в местах сопряжений со смежными конструкциями,  выбоины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40,533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2,432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Перекрытия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Железобетонные сборные и монолитные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34,794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4,175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Цементные железненые, Цементные с мраморной крошкой, Из керамических плиток по бетонному основанию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Трещины,  стирание поверхности в ходовых местах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Лестницы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Площадки железобетонные, ступени плитные колесные по металлическим, железобетонным косоурам или железобетонной плите, Накладные бетонные ступени с мраморной крошкой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Сколы местами в ступенях,  перила повреждены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Крыши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Стропила и обрешетка деревянные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Поражение гнилью мауэрлата,  поражение гнилью концов стропильных ног,  ослабление врубок,  ослабление соединений,  поражение гнилью обрешетки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34,003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Покрытия крыш (кровля)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 оцинкованной стали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крепления отдельных листов к обрешетке,  неплотности фальцев пробоины, поражение ржавчиной местами. КР 2006г.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22,265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0,668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Балконы, лоджии, крыльца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Лоджии, балконы по железобетонным плитам перекрытия, Полы цементные или плиточные балконов и лоджий с гидроизоляцией, Ограждения балконов и лоджий - металлическая решетка, Крыльца бетонные с каменными или бетонными ступенями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Следы увлажнения на нижней плоскости плиты,  следы увлажнения на участках стены примыкающих к балкону (козырьку),  цементный пол местами поврежден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35,253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0,176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проемы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переплеты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Истертость в притворах,  трещины стекол,  мелкие повреждения отливов,  оконные переплеты рассохлись,  расшатаны в углах,  часть приборов местами отсутствует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2,88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Металлические, деревянные, тамбурные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Стертость дверных полотен,  щели в притворах,  дверные полотна осели,  имеют неплотный притвор по периметру коробки,  приборы частично утрачены,  коррозия деталей дверных полотен местами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33,765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1,351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Герметизированные стыки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Наружная отделка, в том числе фасадов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кирпичу раствором сложным, Окраска по штукатурке (по бетону) составами известковыми, Покрытия поясков, сандриков и подоконников из кровельной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Потемнел,  загрязнился,  отслоения местами,  отслоение накрывочного слоя местами. Местами поражение ржавчиной отливов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36,98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2,958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Отделка внутренняя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каменным стенам, Окраска лестничных клеток составами водными, Окраска безводными составами (масляными, алкидными красками, эмалями, лаками и др.) стен, потолков, столярных изделий, Окраска безводными составами (масляными, алкидными красками, эмалями, лаками и др.) радиаторов, трубопроводов, лестничных решеток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Окрасочный слой местами потемнел,  загрязнился,  царапины,  матовые пятна,  сколы местами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24,818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1,489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водоотвода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Водосточные трубы и мелкие покрытия по фасаду из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креплений, мест присоединения, коррозия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0,125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Отопительные печи и кухонные очаги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Вентиляция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Сборные железобетонные дымовентканалы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Отдельные трещины,  выбоины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0,185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Система холодного водоснабжения 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Водомерные узлы, Трубопроводы холодной воды из труб оцинкованных, в т.ч.:, Розлив, Стояки, Разводка в квартирах, Запорная арматура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 отдельные повреждения трубопроводов (свищи, течи),  поражение коррозией отдельных участков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1,05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горячее водоснабжения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Газовые колонки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0,185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канализации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канализации чугунные, в т.ч.:, Розлив, Стояки, Разводка в квартирах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значительное поражение коррозией трубопроводов в подвале, местное поражение коррозией  стояков,  значительное поражение коррозиейт чугунных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38,811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1,164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центрального отопления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Радиаторы чугунные (стальные) при схемах открытых, Домовые магистрали при схемах открытых, Задвижки, Вентили, Трехходовые краны, Элеваторы, Изоляция трубопроводов, Оборудование ЦТП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 значительные нарушения теплоизоляции магистралей,  следы их ремонта отдельными местами, коррозия трубопроводов в подвале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42,117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1,895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газооборудования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электрооборудования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58"/>
              <w:spacing w:after="0" w:before="0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Вводно-распределительные устройства, Внутридомовые магистрали (сеть питания квартир) с распределительными щитками, Квартирные щитки, Сеть дежурного освещения мест общего пользования, Светильники с лампами накаливания, Электроустановочные изделия (штепсельные розетки, выключатели и т.п.)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Повреждение изоляции магистральных сетей в отдельных местах,  потеря эластичности изоляции проводов,  следы ремонта приборов отдельными местами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Оборудование систем автоматизации, диспетчеризации (контроля) и связи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Регулирование и учет теплопотребления (оборудование), Телеантенны коллективного пользования, Радиоантенны коллективного пользования, Внутридомовые переговорно-замочные устройства (домофоны)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0,155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Мусоропроводы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Внешнее благоустройство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Асфальтобетонное (асфальтовое) покрытие проездов, тротуаров, отмосток, Элементы озеленения (газоны)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Мелкие трещины и незначительные выбоины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0,24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  <w:lang w:val="en-US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</w:p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наружные инж. сети)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лифты)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электро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плиты)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ИТОГО: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100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</w:tr>
    </w:tbl>
    <w:p>
      <w:pPr>
        <w:pStyle w:val="style54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4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Паспорт составил__________________________</w:t>
      </w:r>
      <w:bookmarkStart w:id="243" w:name="oltnam"/>
      <w:bookmarkEnd w:id="243"/>
      <w:r>
        <w:rPr>
          <w:rFonts w:ascii="Arial" w:cs="Arial" w:hAnsi="Arial"/>
          <w:lang w:val="ru-RU"/>
        </w:rPr>
        <w:t>Олтяну А.А.</w:t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Представитель собственника или организации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по его поручению         ___________________________ _____________________________________</w:t>
      </w:r>
    </w:p>
    <w:p>
      <w:pPr>
        <w:pStyle w:val="style0"/>
        <w:ind w:firstLine="708" w:left="12744" w:right="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ind w:hanging="12744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>«</w:t>
      </w:r>
      <w:bookmarkStart w:id="244" w:name="date"/>
      <w:bookmarkEnd w:id="244"/>
      <w:r>
        <w:rPr>
          <w:rFonts w:ascii="Arial" w:cs="Arial" w:hAnsi="Arial"/>
        </w:rPr>
        <w:t>12»_</w:t>
      </w:r>
      <w:r>
        <w:rPr>
          <w:rFonts w:ascii="Arial" w:cs="Arial" w:hAnsi="Arial"/>
          <w:u w:val="single"/>
        </w:rPr>
        <w:t>_</w:t>
      </w:r>
      <w:bookmarkStart w:id="245" w:name="month"/>
      <w:bookmarkEnd w:id="245"/>
      <w:r>
        <w:rPr>
          <w:rFonts w:ascii="Arial" w:cs="Arial" w:hAnsi="Arial"/>
          <w:u w:val="single"/>
        </w:rPr>
        <w:t>ноября_</w:t>
      </w:r>
      <w:r>
        <w:rPr>
          <w:rFonts w:ascii="Arial" w:cs="Arial" w:hAnsi="Arial"/>
        </w:rPr>
        <w:t>_</w:t>
      </w:r>
      <w:bookmarkStart w:id="246" w:name="year"/>
      <w:bookmarkEnd w:id="246"/>
      <w:r>
        <w:rPr>
          <w:rFonts w:ascii="Arial" w:cs="Arial" w:hAnsi="Arial"/>
        </w:rPr>
        <w:t>2012  года</w:t>
      </w:r>
    </w:p>
    <w:p>
      <w:pPr>
        <w:pStyle w:val="style0"/>
        <w:ind w:firstLine="708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 xml:space="preserve"> </w:t>
      </w:r>
    </w:p>
    <w:p>
      <w:pPr>
        <w:sectPr>
          <w:type w:val="continuous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  <w:pStyle w:val="style0"/>
        <w:ind w:hanging="11124" w:left="12744" w:right="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47" w:name="__RefHeading__6203_1280314738"/>
      <w:bookmarkStart w:id="248" w:name="_Toc340499309"/>
      <w:bookmarkStart w:id="249" w:name="numR"/>
      <w:bookmarkEnd w:id="247"/>
      <w:bookmarkEnd w:id="249"/>
      <w:bookmarkEnd w:id="248"/>
      <w:r>
        <w:rPr>
          <w:rFonts w:ascii="Arial" w:cs="Arial" w:hAnsi="Arial"/>
          <w:b/>
          <w:bCs/>
          <w:color w:val="FF0000"/>
          <w:sz w:val="32"/>
          <w:szCs w:val="32"/>
        </w:rPr>
        <w:t>9. Рекомендации по проведению текущего  ремонта здания и капитального ремонта его  отдельных  элементов</w:t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spacing w:line="360" w:lineRule="auto"/>
        <w:ind w:firstLine="540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результатам обследования и расчётам величина интегрального физического износа здания  составила 35 %.</w:t>
      </w:r>
    </w:p>
    <w:p>
      <w:pPr>
        <w:pStyle w:val="style0"/>
        <w:spacing w:line="360" w:lineRule="auto"/>
        <w:ind w:firstLine="540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Первоочередными мероприятиями по ремонту здания являются следующие:</w:t>
      </w:r>
    </w:p>
    <w:p>
      <w:pPr>
        <w:pStyle w:val="style0"/>
        <w:numPr>
          <w:ilvl w:val="0"/>
          <w:numId w:val="5"/>
        </w:numPr>
        <w:spacing w:after="0" w:before="0" w:line="360" w:lineRule="auto"/>
        <w:contextualSpacing w:val="false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Текущий ремонт: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(Объемы уточняются по описи работ, но не более 50% от общего объема конструктивного элемента или инженерной системы)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Полы в местах общего пользования: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Замена покрытия в ходовых местах.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Заделка выбоин.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3.Ремонт основания местами.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hAnsi="Times New Roman"/>
          <w:i/>
          <w:iCs/>
          <w:color w:val="000000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Проемы в местах общего пользования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дверных коробок и полотен.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2.Замена разрушенных частей сопряжений.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 Ремонт оконных переплетов, коробки и подоконной доски с добавлением нового материала до 50%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Внутренняя отделка(л\к)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Исходные данные: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9"/>
        <w:gridCol w:w="2169"/>
        <w:gridCol w:w="1787"/>
      </w:tblGrid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388,2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425,5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других поверхностей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206,9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36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поверхности труб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2,5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7,2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решеток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79,8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почтовых ящиков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1,3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10,5</w:t>
            </w:r>
          </w:p>
        </w:tc>
      </w:tr>
      <w:tr>
        <w:trPr>
          <w:cantSplit w:val="false"/>
        </w:trPr>
        <w:tc>
          <w:tcPr>
            <w:tcW w:type="dxa" w:w="539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96,6</w:t>
            </w:r>
          </w:p>
        </w:tc>
      </w:tr>
    </w:tbl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штукатурки местами до 1 м2 на площади до 30%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Затирка штукатурки местами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3.Затирка местами со шпаклевкой 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4.Окраска масляными составами мест общего пользования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5. Окраска за два раза водными составами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6. Окраска радиаторов и труб в местах общего пользования масляной краской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7. Окраска решеток на лестничных маршах, торцов л\к   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Текущий ремонт инженерных систем : электроснабжения.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8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 пределах подготовки к отопительному сезону</w:t>
      </w:r>
    </w:p>
    <w:p>
      <w:pPr>
        <w:pStyle w:val="style0"/>
        <w:spacing w:line="360" w:lineRule="auto"/>
        <w:ind w:hanging="0" w:left="3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Установка энергосберегающих светильников.</w:t>
      </w:r>
    </w:p>
    <w:p>
      <w:pPr>
        <w:pStyle w:val="style0"/>
        <w:spacing w:line="360" w:lineRule="auto"/>
        <w:ind w:hanging="0" w:left="360" w:right="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2. Капитальный ремонт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Капитальный ремонт фасадов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2.Капитальный ремонт внутренних инженерно-технических систем: </w:t>
      </w:r>
    </w:p>
    <w:p>
      <w:pPr>
        <w:pStyle w:val="style0"/>
        <w:numPr>
          <w:ilvl w:val="1"/>
          <w:numId w:val="7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холодного водоснабжения и канализации </w:t>
      </w:r>
    </w:p>
    <w:p>
      <w:pPr>
        <w:pStyle w:val="style0"/>
        <w:numPr>
          <w:ilvl w:val="1"/>
          <w:numId w:val="7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отопления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6"/>
        <w:rPr>
          <w:rFonts w:ascii="Times New Roman" w:cs="Times New Roman" w:hAnsi="Times New Roman"/>
          <w:b/>
          <w:bCs/>
          <w:i w:val="false"/>
          <w:iCs w:val="false"/>
          <w:sz w:val="24"/>
          <w:szCs w:val="24"/>
        </w:rPr>
      </w:pPr>
      <w:r>
        <w:rPr>
          <w:rFonts w:ascii="Times New Roman" w:cs="Times New Roman" w:hAnsi="Times New Roman"/>
          <w:b/>
          <w:bCs/>
          <w:i w:val="false"/>
          <w:iCs w:val="false"/>
          <w:sz w:val="24"/>
          <w:szCs w:val="24"/>
        </w:rPr>
        <w:t>Ремонт фасадов</w:t>
      </w:r>
    </w:p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Исходные данные: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68"/>
        <w:gridCol w:w="1789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м2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2221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 т.ч.: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58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м2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883,7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м2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883,7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м2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453,6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м2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1828,2</w:t>
            </w:r>
          </w:p>
        </w:tc>
      </w:tr>
      <w:tr>
        <w:trPr>
          <w:cantSplit w:val="true"/>
        </w:trPr>
        <w:tc>
          <w:tcPr>
            <w:tcW w:type="dxa" w:w="9355"/>
            <w:gridSpan w:val="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727,4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727,4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373,4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Фактурный и окрасочные слои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1828,2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727,4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727,4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373,4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Балконы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33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47,5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38,4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Карнизы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105,2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Окрытия окон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192,1</w:t>
            </w:r>
          </w:p>
        </w:tc>
      </w:tr>
    </w:tbl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1.Ремонт штукатурки (до 30% от площади)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Ремонт балконов с заменой консолей, гидроизоляцией и устройством пола. Ремонт балконов.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Подготовка поверхности под окраску.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Окраска поверхности фасада.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5.Смена мелких металлических покрытий (отливов, сандриков и т.п.)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Ремонт цоколя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*Замена деревянных оконных  заполнений на окна ПХВ с энергосберегающими стеклами.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 xml:space="preserve">Капитальный ремонт системы холодного водоснабжения (ХВС) </w:t>
      </w:r>
      <w:r>
        <w:rPr>
          <w:rFonts w:ascii="Times New Roman" w:cs="Times New Roman" w:hAnsi="Times New Roman"/>
          <w:b/>
          <w:bCs/>
          <w:sz w:val="24"/>
          <w:szCs w:val="24"/>
        </w:rPr>
        <w:t>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84"/>
        <w:gridCol w:w="1773"/>
      </w:tblGrid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68,8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3,3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137,7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разводки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201,5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Вентили латунные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31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водомерных узлов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вентилей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Разборка трубопроводов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2.Замена стальных трубопроводов (стояки) на трубопроводы из металлполимерных материалов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Устройство разводящей сети (розлива)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Смена арматуры всех видов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Врезки в действующие сети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Гидравлическое испытание трубопровода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7.* Теплоизоляция слоем нормативной величины (в зависимости от диаметра труб и вида теплоизоляционного материала) розлива и участков стояков вне жилых помещений и последующая окраска изолированных поверхностей и запорно-регулировочной арматуры.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>Капитальный ремонт системы канализации (без замены приборов)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9"/>
        <w:gridCol w:w="2171"/>
        <w:gridCol w:w="1775"/>
      </w:tblGrid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42,8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14,7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164,7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крышек ревизий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5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63</w:t>
            </w:r>
          </w:p>
        </w:tc>
      </w:tr>
    </w:tbl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Разборка трубопроводов из чугунных труб диаметром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Прокладка трубопроводов из полиэтиленовых труб высокого давления 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Присоединение к  действующей сети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Заделка соединений.</w:t>
      </w:r>
    </w:p>
    <w:p>
      <w:pPr>
        <w:pStyle w:val="style0"/>
        <w:spacing w:line="360" w:lineRule="auto"/>
        <w:ind w:hanging="0" w:left="708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5.*      Теплоизоляция слоем нормативной величины (в зависимости от диаметра труб и вида теплоизоляционного материала) участка канализационной вытяжки в пределах чердачного помещения.</w:t>
      </w:r>
    </w:p>
    <w:p>
      <w:pPr>
        <w:pStyle w:val="style0"/>
        <w:tabs>
          <w:tab w:leader="none" w:pos="-567" w:val="left"/>
        </w:tabs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отопления в составе общего имущества</w:t>
      </w:r>
    </w:p>
    <w:p>
      <w:pPr>
        <w:pStyle w:val="style60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70"/>
        <w:gridCol w:w="1787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256,4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33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53,8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422,4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232,5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155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Запорно-регулирующая арматура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Теплоизоляция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64,1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Задвижки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Вентили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Трехходовые краны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  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Элеваторы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теплоцентров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55"/>
        <w:numPr>
          <w:ilvl w:val="0"/>
          <w:numId w:val="6"/>
        </w:numPr>
        <w:spacing w:after="0" w:before="0"/>
        <w:contextualSpacing w:val="false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Смена стальных трубопроводов распределительной разводки отопления (розлив);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запорной арматуры;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Замена стальных трубопроводов отопления ( стояки, квартирная разводка) на трубопроводы из металлполимерных материалов с устройством теплоизоляции;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Устройство врезок;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Перегруппировка секция радиаторов с промывкой и частичной заменой со снятием с места и последующим монтажом;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Испытание системы под гидравлическим давлением.  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Окраска металлических предварительно подготовленных поверхностей  масляной краской за 2 раза.</w:t>
      </w:r>
    </w:p>
    <w:p>
      <w:pPr>
        <w:pStyle w:val="style0"/>
        <w:spacing w:line="360" w:lineRule="auto"/>
        <w:ind w:firstLine="426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8.*Теплоизоляция слоем нормативной величины (в зависимости от диаметра труб и вида теплоизоляционного материала) розлива и участков стояков вне жилых помещений, в том числе на л/к и последующая окраска изолированных поверхностей и запорно-регулировочной арматуры.</w:t>
      </w:r>
    </w:p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*Модернизация системы отопления. Установка индивидуальных приборов учета и регулирования тепла.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В АДРЕСНЫЕ ПРОГРАММЫ КАПИТАЛЬНОГО РЕМОНТА НА 2014 -2016 ГОДЫ НЕОБХОДИМО ВКЛЮЧИТЬ РАБОТЫ ПО РЕМОНТУ ВНУТРИДОМОВЫХ ИНЖЕНЕРНЫХ СЕТЕЙ ЭЛЕКТРОСНАБЖЕНИЯ.</w:t>
      </w:r>
    </w:p>
    <w:p>
      <w:pPr>
        <w:pStyle w:val="style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*Мероприятия по энергосбережению проводятся после энергетического обследования многоквартирного дома.</w:t>
      </w:r>
    </w:p>
    <w:p>
      <w:pPr>
        <w:pStyle w:val="style0"/>
        <w:rPr/>
      </w:pPr>
      <w:r>
        <w:rPr/>
      </w:r>
    </w:p>
    <w:p>
      <w:pPr>
        <w:pStyle w:val="style67"/>
        <w:rPr/>
      </w:pPr>
      <w:r>
        <w:rPr/>
      </w:r>
    </w:p>
    <w:sectPr>
      <w:headerReference r:id="rId53" w:type="default"/>
      <w:footerReference r:id="rId54" w:type="default"/>
      <w:type w:val="nextPage"/>
      <w:pgSz w:h="16838" w:w="11906"/>
      <w:pgMar w:bottom="1134" w:footer="708" w:gutter="0" w:header="708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31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38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1428" w:val="num"/>
        </w:tabs>
        <w:ind w:hanging="363" w:left="1428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080"/>
      </w:pPr>
    </w:lvl>
    <w:lvl w:ilvl="2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440"/>
      </w:pPr>
    </w:lvl>
    <w:lvl w:ilvl="3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800"/>
      </w:pPr>
    </w:lvl>
    <w:lvl w:ilvl="4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160"/>
      </w:pPr>
    </w:lvl>
    <w:lvl w:ilvl="5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520"/>
      </w:pPr>
    </w:lvl>
    <w:lvl w:ilvl="6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880"/>
      </w:pPr>
    </w:lvl>
    <w:lvl w:ilvl="7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240"/>
      </w:pPr>
    </w:lvl>
    <w:lvl w:ilvl="8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60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lvl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/>
    </w:lvl>
    <w:lvl w:ilvl="1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ascii="Symbol" w:cs="Symbol" w:hAnsi="Symbol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0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Calibr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"/>
    <w:pPr>
      <w:keepNext/>
      <w:shd w:fill="FFFFFF" w:val="clear"/>
      <w:spacing w:after="0" w:before="0" w:line="360" w:lineRule="auto"/>
      <w:contextualSpacing w:val="false"/>
    </w:pPr>
    <w:rPr>
      <w:rFonts w:ascii="Times New Roman" w:cs="Times New Roman" w:eastAsia="MS Mincho" w:hAnsi="Times New Roman"/>
      <w:color w:val="000000"/>
      <w:spacing w:val="-5"/>
      <w:sz w:val="28"/>
      <w:szCs w:val="28"/>
      <w:lang w:eastAsia="ru-RU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/>
      <w:contextualSpacing w:val="false"/>
    </w:pPr>
    <w:rPr>
      <w:rFonts w:ascii="Cambria" w:cs="Cambria" w:eastAsia="Times New Roman" w:hAnsi="Cambria"/>
      <w:b/>
      <w:bCs/>
      <w:color w:val="4F81BD"/>
      <w:sz w:val="26"/>
      <w:szCs w:val="26"/>
      <w:lang w:val="en-US"/>
    </w:rPr>
  </w:style>
  <w:style w:styleId="style3" w:type="paragraph">
    <w:name w:val="Заголовок 3"/>
    <w:basedOn w:val="style0"/>
    <w:next w:val="style3"/>
    <w:pPr>
      <w:keepNext/>
      <w:spacing w:after="60" w:before="240" w:line="100" w:lineRule="atLeast"/>
      <w:contextualSpacing w:val="false"/>
      <w:jc w:val="center"/>
    </w:pPr>
    <w:rPr>
      <w:rFonts w:ascii="Verdana" w:cs="Verdana" w:eastAsia="MS Mincho" w:hAnsi="Verdana"/>
      <w:b/>
      <w:bCs/>
      <w:sz w:val="24"/>
      <w:szCs w:val="24"/>
      <w:lang w:eastAsia="ru-RU"/>
    </w:rPr>
  </w:style>
  <w:style w:styleId="style4" w:type="paragraph">
    <w:name w:val="Заголовок 4"/>
    <w:basedOn w:val="style0"/>
    <w:next w:val="style4"/>
    <w:pPr>
      <w:keepNext/>
      <w:widowControl w:val="false"/>
      <w:spacing w:after="0" w:before="0" w:line="100" w:lineRule="atLeast"/>
      <w:ind w:hanging="0" w:left="540" w:right="-720"/>
      <w:contextualSpacing w:val="false"/>
      <w:jc w:val="center"/>
    </w:pPr>
    <w:rPr>
      <w:rFonts w:ascii="Arial" w:cs="Arial" w:eastAsia="MS Mincho" w:hAnsi="Arial"/>
      <w:color w:val="000000"/>
      <w:sz w:val="28"/>
      <w:szCs w:val="28"/>
      <w:lang w:eastAsia="ru-RU"/>
    </w:rPr>
  </w:style>
  <w:style w:styleId="style5" w:type="paragraph">
    <w:name w:val="Заголовок 5"/>
    <w:basedOn w:val="style0"/>
    <w:next w:val="style5"/>
    <w:pPr>
      <w:keepNext/>
      <w:spacing w:after="264" w:before="0" w:line="360" w:lineRule="auto"/>
      <w:contextualSpacing w:val="false"/>
      <w:jc w:val="right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" w:type="paragraph">
    <w:name w:val="Заголовок 6"/>
    <w:basedOn w:val="style0"/>
    <w:next w:val="style6"/>
    <w:pPr>
      <w:keepNext/>
      <w:spacing w:after="0" w:before="0" w:line="360" w:lineRule="auto"/>
      <w:ind w:firstLine="708" w:left="0" w:right="279"/>
      <w:contextualSpacing w:val="false"/>
      <w:jc w:val="both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7" w:type="paragraph">
    <w:name w:val="Заголовок 7"/>
    <w:basedOn w:val="style0"/>
    <w:next w:val="style7"/>
    <w:pPr>
      <w:keepNext/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8" w:type="paragraph">
    <w:name w:val="Заголовок 8"/>
    <w:basedOn w:val="style0"/>
    <w:next w:val="style8"/>
    <w:pPr>
      <w:keepNext/>
      <w:spacing w:after="0" w:before="0" w:line="360" w:lineRule="auto"/>
      <w:ind w:hanging="0" w:left="1260" w:right="0"/>
      <w:contextualSpacing w:val="false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9" w:type="paragraph">
    <w:name w:val="Заголовок 9"/>
    <w:basedOn w:val="style0"/>
    <w:next w:val="style9"/>
    <w:pPr>
      <w:keepNext/>
      <w:spacing w:after="0" w:before="0" w:line="100" w:lineRule="atLeast"/>
      <w:contextualSpacing w:val="false"/>
      <w:jc w:val="center"/>
    </w:pPr>
    <w:rPr>
      <w:rFonts w:ascii="Arial" w:cs="Arial" w:eastAsia="MS Mincho" w:hAnsi="Arial"/>
      <w:b/>
      <w:bCs/>
      <w:sz w:val="24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Times New Roman" w:cs="Times New Roman" w:eastAsia="MS Mincho" w:hAnsi="Times New Roman"/>
      <w:color w:val="000000"/>
      <w:spacing w:val="-5"/>
      <w:sz w:val="24"/>
      <w:szCs w:val="24"/>
      <w:shd w:fill="FFFFFF" w:val="clear"/>
      <w:lang w:eastAsia="ru-RU"/>
    </w:rPr>
  </w:style>
  <w:style w:styleId="style17" w:type="character">
    <w:name w:val="Heading 2 Char"/>
    <w:basedOn w:val="style15"/>
    <w:next w:val="style17"/>
    <w:rPr>
      <w:rFonts w:ascii="Cambria" w:cs="Cambria" w:hAnsi="Cambria"/>
      <w:b/>
      <w:bCs/>
      <w:color w:val="4F81BD"/>
      <w:sz w:val="26"/>
      <w:szCs w:val="26"/>
      <w:lang w:val="en-US"/>
    </w:rPr>
  </w:style>
  <w:style w:styleId="style18" w:type="character">
    <w:name w:val="Heading 3 Char"/>
    <w:basedOn w:val="style15"/>
    <w:next w:val="style18"/>
    <w:rPr>
      <w:rFonts w:ascii="Verdana" w:cs="Verdana" w:eastAsia="MS Mincho" w:hAnsi="Verdana"/>
      <w:b/>
      <w:bCs/>
      <w:sz w:val="26"/>
      <w:szCs w:val="26"/>
      <w:lang w:eastAsia="ru-RU"/>
    </w:rPr>
  </w:style>
  <w:style w:styleId="style19" w:type="character">
    <w:name w:val="Heading 4 Char"/>
    <w:basedOn w:val="style15"/>
    <w:next w:val="style19"/>
    <w:rPr>
      <w:rFonts w:ascii="Arial" w:cs="Arial" w:eastAsia="MS Mincho" w:hAnsi="Arial"/>
      <w:color w:val="000000"/>
      <w:sz w:val="18"/>
      <w:szCs w:val="18"/>
      <w:lang w:eastAsia="ru-RU"/>
    </w:rPr>
  </w:style>
  <w:style w:styleId="style20" w:type="character">
    <w:name w:val="Heading 5 Char"/>
    <w:basedOn w:val="style15"/>
    <w:next w:val="style20"/>
    <w:rPr>
      <w:rFonts w:ascii="Times New Roman" w:cs="Times New Roman" w:eastAsia="MS Mincho" w:hAnsi="Times New Roman"/>
      <w:sz w:val="2"/>
      <w:szCs w:val="2"/>
      <w:lang w:eastAsia="ru-RU"/>
    </w:rPr>
  </w:style>
  <w:style w:styleId="style21" w:type="character">
    <w:name w:val="Heading 6 Char"/>
    <w:basedOn w:val="style15"/>
    <w:next w:val="style21"/>
    <w:rPr>
      <w:rFonts w:ascii="Arial" w:cs="Arial" w:eastAsia="MS Mincho" w:hAnsi="Arial"/>
      <w:i/>
      <w:iCs/>
      <w:sz w:val="24"/>
      <w:szCs w:val="24"/>
      <w:lang w:eastAsia="ru-RU"/>
    </w:rPr>
  </w:style>
  <w:style w:styleId="style22" w:type="character">
    <w:name w:val="Heading 7 Char"/>
    <w:basedOn w:val="style15"/>
    <w:next w:val="style22"/>
    <w:rPr>
      <w:rFonts w:ascii="Times New Roman" w:cs="Times New Roman" w:eastAsia="MS Mincho" w:hAnsi="Times New Roman"/>
      <w:sz w:val="24"/>
      <w:szCs w:val="24"/>
      <w:lang w:eastAsia="ru-RU"/>
    </w:rPr>
  </w:style>
  <w:style w:styleId="style23" w:type="character">
    <w:name w:val="Heading 8 Char"/>
    <w:basedOn w:val="style15"/>
    <w:next w:val="style23"/>
    <w:rPr>
      <w:rFonts w:ascii="Arial" w:cs="Arial" w:eastAsia="MS Mincho" w:hAnsi="Arial"/>
      <w:i/>
      <w:iCs/>
      <w:sz w:val="24"/>
      <w:szCs w:val="24"/>
      <w:lang w:eastAsia="ru-RU"/>
    </w:rPr>
  </w:style>
  <w:style w:styleId="style24" w:type="character">
    <w:name w:val="Heading 9 Char"/>
    <w:basedOn w:val="style15"/>
    <w:next w:val="style24"/>
    <w:rPr>
      <w:rFonts w:ascii="Arial" w:cs="Arial" w:eastAsia="MS Mincho" w:hAnsi="Arial"/>
      <w:b/>
      <w:bCs/>
      <w:sz w:val="24"/>
      <w:szCs w:val="24"/>
      <w:lang w:eastAsia="ru-RU"/>
    </w:rPr>
  </w:style>
  <w:style w:styleId="style25" w:type="character">
    <w:name w:val="Footer Char"/>
    <w:basedOn w:val="style15"/>
    <w:next w:val="style25"/>
    <w:rPr>
      <w:rFonts w:ascii="Calibri" w:cs="Calibri" w:hAnsi="Calibri"/>
      <w:lang w:val="en-US"/>
    </w:rPr>
  </w:style>
  <w:style w:styleId="style26" w:type="character">
    <w:name w:val="Body Text 2 Char"/>
    <w:basedOn w:val="style15"/>
    <w:next w:val="style26"/>
    <w:rPr>
      <w:rFonts w:ascii="Arial" w:cs="Arial" w:hAnsi="Arial"/>
      <w:sz w:val="28"/>
      <w:szCs w:val="28"/>
      <w:lang w:val="en-US"/>
    </w:rPr>
  </w:style>
  <w:style w:styleId="style27" w:type="character">
    <w:name w:val="Balloon Text Char"/>
    <w:basedOn w:val="style15"/>
    <w:next w:val="style27"/>
    <w:rPr>
      <w:rFonts w:ascii="Tahoma" w:cs="Tahoma" w:hAnsi="Tahoma"/>
      <w:sz w:val="16"/>
      <w:szCs w:val="16"/>
    </w:rPr>
  </w:style>
  <w:style w:styleId="style28" w:type="character">
    <w:name w:val="fldcaption"/>
    <w:basedOn w:val="style15"/>
    <w:next w:val="style28"/>
    <w:rPr/>
  </w:style>
  <w:style w:styleId="style29" w:type="character">
    <w:name w:val="formdisplayfield"/>
    <w:next w:val="style29"/>
    <w:rPr>
      <w:rFonts w:ascii="Tahoma" w:cs="Tahoma" w:hAnsi="Tahoma"/>
      <w:b/>
      <w:bCs/>
      <w:sz w:val="20"/>
      <w:szCs w:val="20"/>
    </w:rPr>
  </w:style>
  <w:style w:styleId="style30" w:type="character">
    <w:name w:val="fldunit"/>
    <w:next w:val="style30"/>
    <w:rPr>
      <w:rFonts w:ascii="Tahoma" w:cs="Tahoma" w:hAnsi="Tahoma"/>
      <w:color w:val="000000"/>
      <w:sz w:val="20"/>
      <w:szCs w:val="20"/>
    </w:rPr>
  </w:style>
  <w:style w:styleId="style31" w:type="character">
    <w:name w:val="clssymbol1"/>
    <w:next w:val="style31"/>
    <w:rPr>
      <w:rFonts w:ascii="Wingdings" w:cs="Wingdings" w:hAnsi="Wingdings"/>
      <w:sz w:val="28"/>
      <w:szCs w:val="28"/>
    </w:rPr>
  </w:style>
  <w:style w:styleId="style32" w:type="character">
    <w:name w:val="adr"/>
    <w:next w:val="style32"/>
    <w:rPr>
      <w:b/>
      <w:bCs/>
    </w:rPr>
  </w:style>
  <w:style w:styleId="style33" w:type="character">
    <w:name w:val="ou"/>
    <w:next w:val="style33"/>
    <w:rPr>
      <w:color w:val="008000"/>
    </w:rPr>
  </w:style>
  <w:style w:styleId="style34" w:type="character">
    <w:name w:val="page number"/>
    <w:basedOn w:val="style15"/>
    <w:next w:val="style34"/>
    <w:rPr/>
  </w:style>
  <w:style w:styleId="style35" w:type="character">
    <w:name w:val="Body Text 3 Char"/>
    <w:basedOn w:val="style15"/>
    <w:next w:val="style35"/>
    <w:rPr>
      <w:rFonts w:ascii="Times New Roman" w:cs="Times New Roman" w:eastAsia="MS Mincho" w:hAnsi="Times New Roman"/>
      <w:sz w:val="28"/>
      <w:szCs w:val="28"/>
      <w:lang w:eastAsia="ru-RU"/>
    </w:rPr>
  </w:style>
  <w:style w:styleId="style36" w:type="character">
    <w:name w:val="Body Text Char"/>
    <w:basedOn w:val="style15"/>
    <w:next w:val="style36"/>
    <w:rPr>
      <w:rFonts w:ascii="Times New Roman" w:cs="Times New Roman" w:eastAsia="MS Mincho" w:hAnsi="Times New Roman"/>
      <w:sz w:val="20"/>
      <w:szCs w:val="20"/>
      <w:lang w:eastAsia="ru-RU" w:val="en-US"/>
    </w:rPr>
  </w:style>
  <w:style w:styleId="style37" w:type="character">
    <w:name w:val="Body Text Indent 2 Char"/>
    <w:basedOn w:val="style15"/>
    <w:next w:val="style37"/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38" w:type="character">
    <w:name w:val="Body Text Indent Char"/>
    <w:basedOn w:val="style15"/>
    <w:next w:val="style38"/>
    <w:rPr>
      <w:rFonts w:ascii="Times New Roman" w:cs="Times New Roman" w:eastAsia="MS Mincho" w:hAnsi="Times New Roman"/>
      <w:sz w:val="20"/>
      <w:szCs w:val="20"/>
      <w:lang w:eastAsia="ru-RU"/>
    </w:rPr>
  </w:style>
  <w:style w:styleId="style39" w:type="character">
    <w:name w:val="Header Char"/>
    <w:basedOn w:val="style15"/>
    <w:next w:val="style39"/>
    <w:rPr>
      <w:rFonts w:ascii="Times New Roman" w:cs="Times New Roman" w:eastAsia="MS Mincho" w:hAnsi="Times New Roman"/>
      <w:sz w:val="20"/>
      <w:szCs w:val="20"/>
      <w:lang w:eastAsia="ru-RU"/>
    </w:rPr>
  </w:style>
  <w:style w:styleId="style40" w:type="character">
    <w:name w:val="Body Text Indent 3 Char"/>
    <w:basedOn w:val="style15"/>
    <w:next w:val="style40"/>
    <w:rPr>
      <w:rFonts w:ascii="Times New Roman" w:cs="Times New Roman" w:eastAsia="MS Mincho" w:hAnsi="Times New Roman"/>
      <w:sz w:val="24"/>
      <w:szCs w:val="24"/>
      <w:lang w:eastAsia="ru-RU"/>
    </w:rPr>
  </w:style>
  <w:style w:styleId="style41" w:type="character">
    <w:name w:val="Интернет-ссылка"/>
    <w:basedOn w:val="style15"/>
    <w:next w:val="style41"/>
    <w:rPr>
      <w:color w:val="0000FF"/>
      <w:u w:val="single"/>
      <w:lang w:bidi="zxx-" w:eastAsia="zxx-" w:val="zxx-"/>
    </w:rPr>
  </w:style>
  <w:style w:styleId="style42" w:type="character">
    <w:name w:val="Document Map Char"/>
    <w:basedOn w:val="style15"/>
    <w:next w:val="style42"/>
    <w:rPr>
      <w:rFonts w:ascii="Tahoma" w:cs="Tahoma" w:eastAsia="MS Mincho" w:hAnsi="Tahoma"/>
      <w:sz w:val="20"/>
      <w:szCs w:val="20"/>
      <w:shd w:fill="000080" w:val="clear"/>
      <w:lang w:eastAsia="ru-RU"/>
    </w:rPr>
  </w:style>
  <w:style w:styleId="style43" w:type="character">
    <w:name w:val="ListLabel 1"/>
    <w:next w:val="style43"/>
    <w:rPr>
      <w:rFonts w:cs="Symbol"/>
    </w:rPr>
  </w:style>
  <w:style w:styleId="style44" w:type="character">
    <w:name w:val="ListLabel 2"/>
    <w:next w:val="style44"/>
    <w:rPr>
      <w:rFonts w:cs="Courier New"/>
    </w:rPr>
  </w:style>
  <w:style w:styleId="style45" w:type="character">
    <w:name w:val="ListLabel 3"/>
    <w:next w:val="style45"/>
    <w:rPr>
      <w:rFonts w:cs="Wingdings"/>
    </w:rPr>
  </w:style>
  <w:style w:styleId="style46" w:type="character">
    <w:name w:val="ListLabel 4"/>
    <w:next w:val="style46"/>
    <w:rPr>
      <w:rFonts w:eastAsia="Times New Roman"/>
    </w:rPr>
  </w:style>
  <w:style w:styleId="style47" w:type="character">
    <w:name w:val="ListLabel 5"/>
    <w:next w:val="style47"/>
    <w:rPr>
      <w:rFonts w:cs="Times New Roman"/>
    </w:rPr>
  </w:style>
  <w:style w:styleId="style48" w:type="character">
    <w:name w:val="Ссылка указателя"/>
    <w:next w:val="style48"/>
    <w:rPr/>
  </w:style>
  <w:style w:styleId="style49" w:type="paragraph">
    <w:name w:val="Заголовок"/>
    <w:basedOn w:val="style0"/>
    <w:next w:val="style5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0" w:type="paragraph">
    <w:name w:val="Основной текст"/>
    <w:basedOn w:val="style0"/>
    <w:next w:val="style50"/>
    <w:pPr>
      <w:spacing w:after="0" w:before="0" w:line="100" w:lineRule="atLeast"/>
      <w:ind w:firstLine="72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 w:val="en-US"/>
    </w:rPr>
  </w:style>
  <w:style w:styleId="style51" w:type="paragraph">
    <w:name w:val="Список"/>
    <w:basedOn w:val="style50"/>
    <w:next w:val="style51"/>
    <w:pPr/>
    <w:rPr>
      <w:rFonts w:cs="Mangal"/>
    </w:rPr>
  </w:style>
  <w:style w:styleId="style52" w:type="paragraph">
    <w:name w:val="Название"/>
    <w:basedOn w:val="style0"/>
    <w:next w:val="style5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3" w:type="paragraph">
    <w:name w:val="Указатель"/>
    <w:basedOn w:val="style0"/>
    <w:next w:val="style53"/>
    <w:pPr>
      <w:suppressLineNumbers/>
    </w:pPr>
    <w:rPr>
      <w:rFonts w:cs="Mangal"/>
    </w:rPr>
  </w:style>
  <w:style w:styleId="style54" w:type="paragraph">
    <w:name w:val="Нижний колонтитул"/>
    <w:basedOn w:val="style0"/>
    <w:next w:val="style54"/>
    <w:pPr>
      <w:tabs>
        <w:tab w:leader="none" w:pos="4677" w:val="center"/>
        <w:tab w:leader="none" w:pos="9355" w:val="right"/>
      </w:tabs>
    </w:pPr>
    <w:rPr>
      <w:rFonts w:eastAsia="Times New Roman"/>
      <w:lang w:val="en-US"/>
    </w:rPr>
  </w:style>
  <w:style w:styleId="style55" w:type="paragraph">
    <w:name w:val="Body Text 2"/>
    <w:basedOn w:val="style0"/>
    <w:next w:val="style55"/>
    <w:pPr>
      <w:spacing w:line="360" w:lineRule="auto"/>
    </w:pPr>
    <w:rPr>
      <w:rFonts w:ascii="Arial" w:cs="Arial" w:eastAsia="Times New Roman" w:hAnsi="Arial"/>
      <w:sz w:val="28"/>
      <w:szCs w:val="28"/>
      <w:lang w:val="en-US"/>
    </w:rPr>
  </w:style>
  <w:style w:styleId="style56" w:type="paragraph">
    <w:name w:val="No Spacing"/>
    <w:next w:val="style56"/>
    <w:pPr>
      <w:widowControl/>
      <w:suppressAutoHyphens w:val="true"/>
    </w:pPr>
    <w:rPr>
      <w:rFonts w:ascii="Calibri" w:cs="Calibri" w:eastAsia="Times New Roman" w:hAnsi="Calibri"/>
      <w:color w:val="auto"/>
      <w:sz w:val="22"/>
      <w:szCs w:val="22"/>
      <w:lang w:bidi="ar-SA" w:eastAsia="en-US" w:val="en-US"/>
    </w:rPr>
  </w:style>
  <w:style w:styleId="style57" w:type="paragraph">
    <w:name w:val="Balloon Text"/>
    <w:basedOn w:val="style0"/>
    <w:next w:val="style57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58" w:type="paragraph">
    <w:name w:val="Normal (Web)"/>
    <w:basedOn w:val="style0"/>
    <w:next w:val="style58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59" w:type="paragraph">
    <w:name w:val="formgroup"/>
    <w:basedOn w:val="style0"/>
    <w:next w:val="style59"/>
    <w:pPr>
      <w:spacing w:after="140" w:before="14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0" w:type="paragraph">
    <w:name w:val="formfield"/>
    <w:basedOn w:val="style0"/>
    <w:next w:val="style60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1" w:type="paragraph">
    <w:name w:val="Body Text 3"/>
    <w:basedOn w:val="style0"/>
    <w:next w:val="style61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2" w:type="paragraph">
    <w:name w:val="Body Text Indent 2"/>
    <w:basedOn w:val="style0"/>
    <w:next w:val="style62"/>
    <w:pPr>
      <w:widowControl w:val="false"/>
      <w:spacing w:after="0" w:before="0" w:line="360" w:lineRule="auto"/>
      <w:ind w:firstLine="1080" w:left="0" w:right="0"/>
      <w:contextualSpacing w:val="false"/>
      <w:jc w:val="both"/>
    </w:pPr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63" w:type="paragraph">
    <w:name w:val="Основной текст с отступом"/>
    <w:basedOn w:val="style0"/>
    <w:next w:val="style63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4" w:type="paragraph">
    <w:name w:val="Верхний колонтитул"/>
    <w:basedOn w:val="style0"/>
    <w:next w:val="style64"/>
    <w:pPr>
      <w:tabs>
        <w:tab w:leader="none" w:pos="4153" w:val="center"/>
        <w:tab w:leader="none" w:pos="8306" w:val="right"/>
      </w:tabs>
      <w:spacing w:after="0" w:before="0" w:line="100" w:lineRule="atLeast"/>
      <w:contextualSpacing w:val="false"/>
    </w:pPr>
    <w:rPr>
      <w:rFonts w:ascii="Times New Roman" w:cs="Times New Roman" w:eastAsia="MS Mincho" w:hAnsi="Times New Roman"/>
      <w:sz w:val="20"/>
      <w:szCs w:val="20"/>
      <w:lang w:eastAsia="ru-RU"/>
    </w:rPr>
  </w:style>
  <w:style w:styleId="style65" w:type="paragraph">
    <w:name w:val="Body Text Indent 3"/>
    <w:basedOn w:val="style0"/>
    <w:next w:val="style65"/>
    <w:pPr>
      <w:spacing w:after="0" w:before="0" w:line="360" w:lineRule="auto"/>
      <w:ind w:firstLine="540" w:left="0" w:right="0"/>
      <w:contextualSpacing w:val="false"/>
      <w:jc w:val="both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66" w:type="paragraph">
    <w:name w:val="caption"/>
    <w:basedOn w:val="style0"/>
    <w:next w:val="style66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b/>
      <w:bCs/>
      <w:sz w:val="20"/>
      <w:szCs w:val="20"/>
      <w:lang w:eastAsia="ru-RU"/>
    </w:rPr>
  </w:style>
  <w:style w:styleId="style67" w:type="paragraph">
    <w:name w:val="Оглавление 1"/>
    <w:basedOn w:val="style0"/>
    <w:next w:val="style67"/>
    <w:pPr>
      <w:spacing w:after="0" w:before="120" w:line="100" w:lineRule="atLeast"/>
      <w:contextualSpacing w:val="false"/>
    </w:pPr>
    <w:rPr>
      <w:rFonts w:ascii="Times New Roman" w:cs="Times New Roman" w:eastAsia="MS Mincho" w:hAnsi="Times New Roman"/>
      <w:b/>
      <w:bCs/>
      <w:i/>
      <w:iCs/>
      <w:sz w:val="24"/>
      <w:szCs w:val="24"/>
      <w:lang w:eastAsia="ru-RU"/>
    </w:rPr>
  </w:style>
  <w:style w:styleId="style68" w:type="paragraph">
    <w:name w:val="Оглавление 2"/>
    <w:basedOn w:val="style0"/>
    <w:next w:val="style68"/>
    <w:pPr>
      <w:spacing w:after="0" w:before="120" w:line="100" w:lineRule="atLeast"/>
      <w:ind w:hanging="0" w:left="240" w:right="0"/>
      <w:contextualSpacing w:val="false"/>
    </w:pPr>
    <w:rPr>
      <w:rFonts w:ascii="Times New Roman" w:cs="Times New Roman" w:eastAsia="MS Mincho" w:hAnsi="Times New Roman"/>
      <w:b/>
      <w:bCs/>
      <w:sz w:val="24"/>
      <w:szCs w:val="24"/>
      <w:lang w:eastAsia="ru-RU"/>
    </w:rPr>
  </w:style>
  <w:style w:styleId="style69" w:type="paragraph">
    <w:name w:val="Оглавление 3"/>
    <w:basedOn w:val="style0"/>
    <w:next w:val="style69"/>
    <w:pPr>
      <w:spacing w:after="0" w:before="0" w:line="100" w:lineRule="atLeast"/>
      <w:ind w:hanging="0" w:left="4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0" w:type="paragraph">
    <w:name w:val="Оглавление 4"/>
    <w:basedOn w:val="style0"/>
    <w:next w:val="style70"/>
    <w:pPr>
      <w:spacing w:after="0" w:before="0" w:line="100" w:lineRule="atLeast"/>
      <w:ind w:hanging="0" w:left="7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1" w:type="paragraph">
    <w:name w:val="Оглавление 5"/>
    <w:basedOn w:val="style0"/>
    <w:next w:val="style71"/>
    <w:pPr>
      <w:spacing w:after="0" w:before="0" w:line="100" w:lineRule="atLeast"/>
      <w:ind w:hanging="0" w:left="96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2" w:type="paragraph">
    <w:name w:val="Оглавление 6"/>
    <w:basedOn w:val="style0"/>
    <w:next w:val="style72"/>
    <w:pPr>
      <w:spacing w:after="0" w:before="0" w:line="100" w:lineRule="atLeast"/>
      <w:ind w:hanging="0" w:left="120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3" w:type="paragraph">
    <w:name w:val="Оглавление 7"/>
    <w:basedOn w:val="style0"/>
    <w:next w:val="style73"/>
    <w:pPr>
      <w:spacing w:after="0" w:before="0" w:line="100" w:lineRule="atLeast"/>
      <w:ind w:hanging="0" w:left="144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4" w:type="paragraph">
    <w:name w:val="Оглавление 8"/>
    <w:basedOn w:val="style0"/>
    <w:next w:val="style74"/>
    <w:pPr>
      <w:spacing w:after="0" w:before="0" w:line="100" w:lineRule="atLeast"/>
      <w:ind w:hanging="0" w:left="16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5" w:type="paragraph">
    <w:name w:val="Оглавление 9"/>
    <w:basedOn w:val="style0"/>
    <w:next w:val="style75"/>
    <w:pPr>
      <w:spacing w:after="0" w:before="0" w:line="100" w:lineRule="atLeast"/>
      <w:ind w:hanging="0" w:left="19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6" w:type="paragraph">
    <w:name w:val="Block Text"/>
    <w:basedOn w:val="style0"/>
    <w:next w:val="style76"/>
    <w:pPr>
      <w:spacing w:after="0" w:before="0" w:line="360" w:lineRule="auto"/>
      <w:ind w:hanging="180" w:left="900" w:right="279"/>
      <w:contextualSpacing w:val="false"/>
      <w:jc w:val="both"/>
    </w:pPr>
    <w:rPr>
      <w:rFonts w:ascii="Arial" w:cs="Arial" w:eastAsia="MS Mincho" w:hAnsi="Arial"/>
      <w:sz w:val="28"/>
      <w:szCs w:val="28"/>
      <w:lang w:eastAsia="ru-RU"/>
    </w:rPr>
  </w:style>
  <w:style w:styleId="style77" w:type="paragraph">
    <w:name w:val="Document Map"/>
    <w:basedOn w:val="style0"/>
    <w:next w:val="style77"/>
    <w:pPr>
      <w:shd w:fill="000080" w:val="clear"/>
      <w:spacing w:after="0" w:before="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78" w:type="paragraph">
    <w:name w:val="Содержимое врезки"/>
    <w:basedOn w:val="style0"/>
    <w:next w:val="style78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image" Target="media/image1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image" Target="media/image2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image" Target="media/image3.emf"/><Relationship Id="rId13" Type="http://schemas.openxmlformats.org/officeDocument/2006/relationships/image" Target="media/image4.emf"/><Relationship Id="rId14" Type="http://schemas.openxmlformats.org/officeDocument/2006/relationships/image" Target="media/image5.emf"/><Relationship Id="rId15" Type="http://schemas.openxmlformats.org/officeDocument/2006/relationships/image" Target="media/image6.emf"/><Relationship Id="rId16" Type="http://schemas.openxmlformats.org/officeDocument/2006/relationships/image" Target="media/image7.emf"/><Relationship Id="rId17" Type="http://schemas.openxmlformats.org/officeDocument/2006/relationships/image" Target="media/image8.emf"/><Relationship Id="rId18" Type="http://schemas.openxmlformats.org/officeDocument/2006/relationships/image" Target="media/image9.emf"/><Relationship Id="rId19" Type="http://schemas.openxmlformats.org/officeDocument/2006/relationships/image" Target="media/image10.emf"/><Relationship Id="rId20" Type="http://schemas.openxmlformats.org/officeDocument/2006/relationships/image" Target="media/image11.emf"/><Relationship Id="rId21" Type="http://schemas.openxmlformats.org/officeDocument/2006/relationships/image" Target="media/image12.emf"/><Relationship Id="rId22" Type="http://schemas.openxmlformats.org/officeDocument/2006/relationships/image" Target="media/image13.emf"/><Relationship Id="rId23" Type="http://schemas.openxmlformats.org/officeDocument/2006/relationships/image" Target="media/image14.emf"/><Relationship Id="rId24" Type="http://schemas.openxmlformats.org/officeDocument/2006/relationships/image" Target="media/image15.emf"/><Relationship Id="rId25" Type="http://schemas.openxmlformats.org/officeDocument/2006/relationships/image" Target="media/image16.emf"/><Relationship Id="rId26" Type="http://schemas.openxmlformats.org/officeDocument/2006/relationships/image" Target="media/image17.emf"/><Relationship Id="rId27" Type="http://schemas.openxmlformats.org/officeDocument/2006/relationships/image" Target="media/image18.emf"/><Relationship Id="rId28" Type="http://schemas.openxmlformats.org/officeDocument/2006/relationships/image" Target="media/image19.emf"/><Relationship Id="rId29" Type="http://schemas.openxmlformats.org/officeDocument/2006/relationships/image" Target="media/image20.emf"/><Relationship Id="rId30" Type="http://schemas.openxmlformats.org/officeDocument/2006/relationships/image" Target="media/image21.emf"/><Relationship Id="rId31" Type="http://schemas.openxmlformats.org/officeDocument/2006/relationships/image" Target="media/image22.emf"/><Relationship Id="rId32" Type="http://schemas.openxmlformats.org/officeDocument/2006/relationships/image" Target="media/image23.emf"/><Relationship Id="rId33" Type="http://schemas.openxmlformats.org/officeDocument/2006/relationships/image" Target="media/image24.emf"/><Relationship Id="rId34" Type="http://schemas.openxmlformats.org/officeDocument/2006/relationships/image" Target="media/image25.emf"/><Relationship Id="rId35" Type="http://schemas.openxmlformats.org/officeDocument/2006/relationships/image" Target="media/image26.emf"/><Relationship Id="rId36" Type="http://schemas.openxmlformats.org/officeDocument/2006/relationships/image" Target="media/image27.emf"/><Relationship Id="rId37" Type="http://schemas.openxmlformats.org/officeDocument/2006/relationships/image" Target="media/image28.emf"/><Relationship Id="rId38" Type="http://schemas.openxmlformats.org/officeDocument/2006/relationships/image" Target="media/image29.emf"/><Relationship Id="rId39" Type="http://schemas.openxmlformats.org/officeDocument/2006/relationships/image" Target="media/image30.emf"/><Relationship Id="rId40" Type="http://schemas.openxmlformats.org/officeDocument/2006/relationships/image" Target="media/image31.emf"/><Relationship Id="rId41" Type="http://schemas.openxmlformats.org/officeDocument/2006/relationships/image" Target="media/image32.emf"/><Relationship Id="rId42" Type="http://schemas.openxmlformats.org/officeDocument/2006/relationships/image" Target="media/image33.emf"/><Relationship Id="rId43" Type="http://schemas.openxmlformats.org/officeDocument/2006/relationships/image" Target="media/image34.emf"/><Relationship Id="rId44" Type="http://schemas.openxmlformats.org/officeDocument/2006/relationships/image" Target="media/image35.emf"/><Relationship Id="rId45" Type="http://schemas.openxmlformats.org/officeDocument/2006/relationships/image" Target="media/image36.emf"/><Relationship Id="rId46" Type="http://schemas.openxmlformats.org/officeDocument/2006/relationships/image" Target="media/image37.emf"/><Relationship Id="rId47" Type="http://schemas.openxmlformats.org/officeDocument/2006/relationships/image" Target="media/image38.emf"/><Relationship Id="rId48" Type="http://schemas.openxmlformats.org/officeDocument/2006/relationships/image" Target="media/image39.emf"/><Relationship Id="rId49" Type="http://schemas.openxmlformats.org/officeDocument/2006/relationships/image" Target="media/image40.emf"/><Relationship Id="rId50" Type="http://schemas.openxmlformats.org/officeDocument/2006/relationships/image" Target="media/image41.emf"/><Relationship Id="rId51" Type="http://schemas.openxmlformats.org/officeDocument/2006/relationships/image" Target="media/image42.emf"/><Relationship Id="rId52" Type="http://schemas.openxmlformats.org/officeDocument/2006/relationships/image" Target="media/image43.emf"/><Relationship Id="rId53" Type="http://schemas.openxmlformats.org/officeDocument/2006/relationships/header" Target="header5.xml"/><Relationship Id="rId54" Type="http://schemas.openxmlformats.org/officeDocument/2006/relationships/footer" Target="footer5.xml"/><Relationship Id="rId55" Type="http://schemas.openxmlformats.org/officeDocument/2006/relationships/numbering" Target="numbering.xml"/><Relationship Id="rId56" Type="http://schemas.openxmlformats.org/officeDocument/2006/relationships/fontTable" Target="fontTable.xml"/><Relationship Id="rId5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2012-11-12T11:57:00Z</dcterms:created>
  <dc:creator>Новый 1 - цв.принтер</dc:creator>
  <cp:lastModifiedBy>.</cp:lastModifiedBy>
  <cp:lastPrinted>2013-04-05T11:28:00Z</cp:lastPrinted>
  <dcterms:modified xsi:type="dcterms:W3CDTF">2013-04-05T11:28:00Z</dcterms:modified>
  <cp:revision>5</cp:revision>
</cp:coreProperties>
</file>